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20FF" w14:textId="1B92E535" w:rsidR="00D06054" w:rsidRPr="00D06054" w:rsidRDefault="00D06054" w:rsidP="00D06054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宋体" w:hAnsi="Arial"/>
          <w:b/>
          <w:sz w:val="24"/>
          <w:lang w:eastAsia="zh-CN"/>
        </w:rPr>
      </w:pPr>
      <w:bookmarkStart w:id="0" w:name="_Hlk170339364"/>
      <w:bookmarkEnd w:id="0"/>
      <w:r w:rsidRPr="00D06054">
        <w:rPr>
          <w:rFonts w:ascii="Arial" w:eastAsia="宋体" w:hAnsi="Arial"/>
          <w:b/>
          <w:sz w:val="24"/>
          <w:lang w:eastAsia="en-US"/>
        </w:rPr>
        <w:t>Source: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16553B">
        <w:rPr>
          <w:rFonts w:ascii="Arial" w:eastAsia="宋体" w:hAnsi="Arial" w:hint="eastAsia"/>
          <w:b/>
          <w:sz w:val="24"/>
          <w:lang w:eastAsia="zh-CN"/>
        </w:rPr>
        <w:t>xxx</w:t>
      </w:r>
    </w:p>
    <w:p w14:paraId="098C8FF6" w14:textId="37E6AC40" w:rsidR="00D06054" w:rsidRPr="00D06054" w:rsidRDefault="10E42F8E" w:rsidP="10E42F8E">
      <w:pPr>
        <w:widowControl w:val="0"/>
        <w:tabs>
          <w:tab w:val="left" w:pos="2127"/>
        </w:tabs>
        <w:spacing w:after="120"/>
        <w:ind w:left="2131" w:hanging="2131"/>
        <w:rPr>
          <w:rFonts w:ascii="Arial" w:eastAsia="宋体" w:hAnsi="Arial"/>
          <w:b/>
          <w:bCs/>
          <w:sz w:val="24"/>
          <w:szCs w:val="24"/>
          <w:lang w:eastAsia="zh-CN"/>
        </w:rPr>
      </w:pPr>
      <w:r w:rsidRPr="10E42F8E">
        <w:rPr>
          <w:rFonts w:ascii="Arial" w:eastAsia="宋体" w:hAnsi="Arial"/>
          <w:b/>
          <w:bCs/>
          <w:sz w:val="24"/>
          <w:szCs w:val="24"/>
          <w:lang w:eastAsia="en-US"/>
        </w:rPr>
        <w:t>Title:</w:t>
      </w:r>
      <w:r w:rsidR="00D06054">
        <w:tab/>
      </w:r>
      <w:r w:rsidRPr="10E42F8E">
        <w:rPr>
          <w:rFonts w:ascii="Arial" w:eastAsia="宋体" w:hAnsi="Arial"/>
          <w:b/>
          <w:bCs/>
          <w:sz w:val="24"/>
          <w:szCs w:val="24"/>
          <w:lang w:eastAsia="en-US"/>
        </w:rPr>
        <w:t xml:space="preserve">Permanent Document on </w:t>
      </w:r>
      <w:bookmarkStart w:id="1" w:name="_Hlk197976880"/>
      <w:r w:rsidR="00BC0AD1">
        <w:rPr>
          <w:rFonts w:ascii="Arial" w:eastAsia="宋体" w:hAnsi="Arial" w:hint="eastAsia"/>
          <w:b/>
          <w:bCs/>
          <w:sz w:val="24"/>
          <w:szCs w:val="24"/>
          <w:lang w:eastAsia="zh-CN"/>
        </w:rPr>
        <w:t>target devices</w:t>
      </w:r>
      <w:r w:rsidR="00796717">
        <w:rPr>
          <w:rFonts w:ascii="Arial" w:eastAsia="宋体" w:hAnsi="Arial" w:hint="eastAsia"/>
          <w:b/>
          <w:bCs/>
          <w:sz w:val="24"/>
          <w:szCs w:val="24"/>
          <w:lang w:eastAsia="zh-CN"/>
        </w:rPr>
        <w:t xml:space="preserve"> </w:t>
      </w:r>
      <w:r w:rsidRPr="10E42F8E">
        <w:rPr>
          <w:rFonts w:ascii="Arial" w:eastAsia="宋体" w:hAnsi="Arial"/>
          <w:b/>
          <w:bCs/>
          <w:sz w:val="24"/>
          <w:szCs w:val="24"/>
          <w:lang w:eastAsia="en-US"/>
        </w:rPr>
        <w:t xml:space="preserve">for </w:t>
      </w:r>
      <w:proofErr w:type="spellStart"/>
      <w:r w:rsidRPr="10E42F8E">
        <w:rPr>
          <w:rFonts w:ascii="Arial" w:eastAsia="宋体" w:hAnsi="Arial"/>
          <w:b/>
          <w:bCs/>
          <w:sz w:val="24"/>
          <w:szCs w:val="24"/>
          <w:lang w:eastAsia="en-US"/>
        </w:rPr>
        <w:t>DaCAS</w:t>
      </w:r>
      <w:proofErr w:type="spellEnd"/>
    </w:p>
    <w:bookmarkEnd w:id="1"/>
    <w:p w14:paraId="707B821E" w14:textId="1406B528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Document for: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053E28">
        <w:rPr>
          <w:rFonts w:ascii="Arial" w:eastAsia="宋体" w:hAnsi="Arial" w:hint="eastAsia"/>
          <w:b/>
          <w:sz w:val="24"/>
          <w:lang w:eastAsia="zh-CN"/>
        </w:rPr>
        <w:t>D</w:t>
      </w:r>
      <w:r>
        <w:rPr>
          <w:rFonts w:ascii="Arial" w:eastAsia="宋体" w:hAnsi="Arial"/>
          <w:b/>
          <w:sz w:val="24"/>
          <w:lang w:eastAsia="en-US"/>
        </w:rPr>
        <w:t>iscussion</w:t>
      </w:r>
      <w:r w:rsidR="00AE4221">
        <w:rPr>
          <w:rFonts w:ascii="Arial" w:eastAsia="宋体" w:hAnsi="Arial" w:hint="eastAsia"/>
          <w:b/>
          <w:sz w:val="24"/>
          <w:lang w:eastAsia="zh-CN"/>
        </w:rPr>
        <w:t xml:space="preserve"> </w:t>
      </w:r>
      <w:r w:rsidR="009208A4">
        <w:rPr>
          <w:rFonts w:ascii="Arial" w:eastAsia="宋体" w:hAnsi="Arial" w:hint="eastAsia"/>
          <w:b/>
          <w:sz w:val="24"/>
          <w:lang w:eastAsia="zh-CN"/>
        </w:rPr>
        <w:t>&amp;</w:t>
      </w:r>
      <w:r w:rsidR="009208A4" w:rsidRPr="009208A4">
        <w:rPr>
          <w:rFonts w:ascii="Arial" w:hAnsi="Arial" w:cs="Arial"/>
          <w:b/>
          <w:bCs/>
        </w:rPr>
        <w:t xml:space="preserve"> </w:t>
      </w:r>
      <w:r w:rsidR="009208A4" w:rsidRPr="009208A4">
        <w:rPr>
          <w:rFonts w:ascii="Arial" w:eastAsia="宋体" w:hAnsi="Arial"/>
          <w:b/>
          <w:bCs/>
          <w:sz w:val="24"/>
          <w:lang w:eastAsia="zh-CN"/>
        </w:rPr>
        <w:t>Agreement</w:t>
      </w:r>
    </w:p>
    <w:p w14:paraId="75AB9D8E" w14:textId="17D6CE2A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Agenda Item: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>
        <w:rPr>
          <w:rFonts w:ascii="Arial" w:eastAsia="宋体" w:hAnsi="Arial"/>
          <w:b/>
          <w:sz w:val="24"/>
          <w:lang w:eastAsia="en-US"/>
        </w:rPr>
        <w:t>7.</w:t>
      </w:r>
      <w:r w:rsidR="001B1CDE">
        <w:rPr>
          <w:rFonts w:ascii="Arial" w:eastAsia="宋体" w:hAnsi="Arial" w:hint="eastAsia"/>
          <w:b/>
          <w:sz w:val="24"/>
          <w:lang w:eastAsia="zh-CN"/>
        </w:rPr>
        <w:t>6</w:t>
      </w:r>
    </w:p>
    <w:p w14:paraId="31DE6016" w14:textId="7E53CE30" w:rsidR="00007F63" w:rsidRPr="00007F63" w:rsidRDefault="00BD408F" w:rsidP="00BD408F">
      <w:pPr>
        <w:pStyle w:val="Heading1"/>
        <w:numPr>
          <w:ilvl w:val="0"/>
          <w:numId w:val="0"/>
        </w:numPr>
        <w:rPr>
          <w:b/>
          <w:bCs/>
        </w:rPr>
      </w:pPr>
      <w:r>
        <w:rPr>
          <w:rFonts w:hint="eastAsia"/>
          <w:lang w:eastAsia="zh-CN"/>
        </w:rPr>
        <w:t xml:space="preserve">1 </w:t>
      </w:r>
      <w:r w:rsidR="001F2DC4" w:rsidRPr="001F2DC4">
        <w:rPr>
          <w:lang w:eastAsia="zh-CN"/>
        </w:rPr>
        <w:t>Introduction</w:t>
      </w:r>
    </w:p>
    <w:p w14:paraId="78560A71" w14:textId="66B4FAA3" w:rsidR="00225649" w:rsidRDefault="00225649" w:rsidP="00225649">
      <w:pPr>
        <w:widowControl w:val="0"/>
        <w:jc w:val="both"/>
        <w:rPr>
          <w:lang w:val="en-US" w:eastAsia="zh-CN"/>
        </w:rPr>
      </w:pPr>
      <w:r w:rsidRPr="00B75F5A">
        <w:rPr>
          <w:lang w:val="en-US" w:eastAsia="zh-CN"/>
        </w:rPr>
        <w:t xml:space="preserve">The </w:t>
      </w:r>
      <w:proofErr w:type="spellStart"/>
      <w:r w:rsidRPr="00B75F5A">
        <w:rPr>
          <w:lang w:val="en-US" w:eastAsia="zh-CN"/>
        </w:rPr>
        <w:t>DaCAS</w:t>
      </w:r>
      <w:proofErr w:type="spellEnd"/>
      <w:r w:rsidRPr="00B75F5A">
        <w:rPr>
          <w:lang w:val="en-US" w:eastAsia="zh-CN"/>
        </w:rPr>
        <w:t xml:space="preserve"> work item</w:t>
      </w:r>
      <w:r>
        <w:rPr>
          <w:rFonts w:hint="eastAsia"/>
          <w:lang w:val="en-US" w:eastAsia="zh-CN"/>
        </w:rPr>
        <w:t xml:space="preserve"> [1]</w:t>
      </w:r>
      <w:r w:rsidRPr="00B75F5A">
        <w:rPr>
          <w:lang w:val="en-US" w:eastAsia="zh-CN"/>
        </w:rPr>
        <w:t xml:space="preserve"> aims to design</w:t>
      </w:r>
      <w:r w:rsidRPr="00B75F5A">
        <w:rPr>
          <w:rFonts w:hint="eastAsia"/>
          <w:lang w:val="en-US" w:eastAsia="zh-CN"/>
        </w:rPr>
        <w:t xml:space="preserve"> example </w:t>
      </w:r>
      <w:r w:rsidRPr="00B75F5A">
        <w:rPr>
          <w:lang w:val="en-US" w:eastAsia="zh-CN"/>
        </w:rPr>
        <w:t>immersive audio capture</w:t>
      </w:r>
      <w:r w:rsidRPr="00B75F5A">
        <w:rPr>
          <w:rFonts w:hint="eastAsia"/>
          <w:lang w:val="en-US" w:eastAsia="zh-CN"/>
        </w:rPr>
        <w:t xml:space="preserve"> solutions for </w:t>
      </w:r>
      <w:r w:rsidRPr="00B75F5A">
        <w:rPr>
          <w:lang w:val="en-US" w:eastAsia="zh-CN"/>
        </w:rPr>
        <w:t xml:space="preserve">target </w:t>
      </w:r>
      <w:r w:rsidRPr="00B75F5A">
        <w:rPr>
          <w:rFonts w:hint="eastAsia"/>
          <w:lang w:val="en-US" w:eastAsia="zh-CN"/>
        </w:rPr>
        <w:t xml:space="preserve">UE </w:t>
      </w:r>
      <w:r w:rsidRPr="00B75F5A">
        <w:rPr>
          <w:lang w:val="en-US" w:eastAsia="zh-CN"/>
        </w:rPr>
        <w:t xml:space="preserve">devices, enabling the development of </w:t>
      </w:r>
      <w:r w:rsidRPr="00B75F5A">
        <w:rPr>
          <w:rFonts w:hint="eastAsia"/>
          <w:lang w:val="en-US" w:eastAsia="zh-CN"/>
        </w:rPr>
        <w:t>end-to-end</w:t>
      </w:r>
      <w:r w:rsidRPr="00B75F5A">
        <w:rPr>
          <w:lang w:val="en-US" w:eastAsia="zh-CN"/>
        </w:rPr>
        <w:t xml:space="preserve"> solutions for IVAS audio applications. To address the diversity of user equipment (UE) designs and acoustic requirements,</w:t>
      </w:r>
      <w:r w:rsidRPr="00B75F5A">
        <w:rPr>
          <w:rFonts w:hint="eastAsia"/>
          <w:lang w:val="en-US" w:eastAsia="zh-CN"/>
        </w:rPr>
        <w:t xml:space="preserve"> proponents </w:t>
      </w:r>
      <w:r w:rsidRPr="00B75F5A">
        <w:rPr>
          <w:lang w:val="en-US" w:eastAsia="zh-CN"/>
        </w:rPr>
        <w:t xml:space="preserve">have proposed </w:t>
      </w:r>
      <w:r>
        <w:rPr>
          <w:rFonts w:hint="eastAsia"/>
          <w:lang w:val="en-US" w:eastAsia="zh-CN"/>
        </w:rPr>
        <w:t xml:space="preserve">some </w:t>
      </w:r>
      <w:r w:rsidRPr="00B75F5A">
        <w:rPr>
          <w:lang w:val="en-US" w:eastAsia="zh-CN"/>
        </w:rPr>
        <w:t>target device types</w:t>
      </w:r>
      <w:r w:rsidR="00731BEA">
        <w:rPr>
          <w:rFonts w:hint="eastAsia"/>
          <w:lang w:val="en-US" w:eastAsia="zh-CN"/>
        </w:rPr>
        <w:t xml:space="preserve"> in [1] and [2].</w:t>
      </w:r>
      <w:r>
        <w:rPr>
          <w:rFonts w:hint="eastAsia"/>
          <w:lang w:val="en-US" w:eastAsia="zh-CN"/>
        </w:rPr>
        <w:t xml:space="preserve"> </w:t>
      </w:r>
      <w:r w:rsidRPr="00B75F5A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agreed potential target</w:t>
      </w:r>
      <w:r w:rsidRPr="00B75F5A">
        <w:rPr>
          <w:lang w:val="en-US" w:eastAsia="zh-CN"/>
        </w:rPr>
        <w:t xml:space="preserve"> devices </w:t>
      </w:r>
      <w:r w:rsidRPr="00DF7C76">
        <w:rPr>
          <w:lang w:val="en-US" w:eastAsia="zh-CN"/>
        </w:rPr>
        <w:t>can be divided into two categories</w:t>
      </w:r>
      <w:r w:rsidRPr="00B75F5A">
        <w:rPr>
          <w:lang w:val="en-US" w:eastAsia="zh-CN"/>
        </w:rPr>
        <w:t xml:space="preserve">: </w:t>
      </w:r>
    </w:p>
    <w:p w14:paraId="17DB76E2" w14:textId="77777777" w:rsidR="00225649" w:rsidRPr="00EF61E6" w:rsidRDefault="00225649" w:rsidP="00225649">
      <w:pPr>
        <w:widowControl w:val="0"/>
        <w:numPr>
          <w:ilvl w:val="0"/>
          <w:numId w:val="31"/>
        </w:numPr>
        <w:spacing w:after="0"/>
        <w:jc w:val="both"/>
        <w:rPr>
          <w:lang w:val="en-US" w:eastAsia="zh-CN"/>
        </w:rPr>
      </w:pPr>
      <w:r w:rsidRPr="00EF61E6">
        <w:rPr>
          <w:rFonts w:hint="eastAsia"/>
          <w:lang w:val="en-US" w:eastAsia="zh-CN"/>
        </w:rPr>
        <w:t>Category 1: P</w:t>
      </w:r>
      <w:r w:rsidRPr="00EF61E6">
        <w:rPr>
          <w:lang w:val="en-US" w:eastAsia="zh-CN"/>
        </w:rPr>
        <w:t>rototype configurations for theoretical validation</w:t>
      </w:r>
      <w:r w:rsidRPr="00EF61E6">
        <w:rPr>
          <w:rFonts w:hint="eastAsia"/>
          <w:lang w:val="en-US" w:eastAsia="zh-CN"/>
        </w:rPr>
        <w:t xml:space="preserve"> and </w:t>
      </w:r>
      <w:r w:rsidRPr="00EF61E6">
        <w:rPr>
          <w:lang w:val="en-US" w:eastAsia="zh-CN"/>
        </w:rPr>
        <w:t>possible</w:t>
      </w:r>
      <w:r w:rsidRPr="00EF61E6">
        <w:rPr>
          <w:rFonts w:hint="eastAsia"/>
          <w:lang w:val="en-US" w:eastAsia="zh-CN"/>
        </w:rPr>
        <w:t xml:space="preserve"> future </w:t>
      </w:r>
      <w:r>
        <w:rPr>
          <w:rFonts w:hint="eastAsia"/>
          <w:lang w:val="en-US" w:eastAsia="zh-CN"/>
        </w:rPr>
        <w:t xml:space="preserve">device </w:t>
      </w:r>
      <w:r w:rsidRPr="00EF61E6">
        <w:rPr>
          <w:rFonts w:hint="eastAsia"/>
          <w:lang w:val="en-US" w:eastAsia="zh-CN"/>
        </w:rPr>
        <w:t>deployment.</w:t>
      </w:r>
    </w:p>
    <w:p w14:paraId="596C69E2" w14:textId="77777777" w:rsidR="00225649" w:rsidRPr="00EF61E6" w:rsidRDefault="00225649" w:rsidP="00225649">
      <w:pPr>
        <w:widowControl w:val="0"/>
        <w:numPr>
          <w:ilvl w:val="1"/>
          <w:numId w:val="31"/>
        </w:numPr>
        <w:spacing w:after="0"/>
        <w:jc w:val="both"/>
        <w:rPr>
          <w:lang w:val="en-US" w:eastAsia="zh-CN"/>
        </w:rPr>
      </w:pPr>
      <w:r w:rsidRPr="00EF61E6">
        <w:rPr>
          <w:lang w:val="en-US" w:eastAsia="zh-CN"/>
        </w:rPr>
        <w:t>Device</w:t>
      </w:r>
      <w:r w:rsidRPr="00EF61E6">
        <w:rPr>
          <w:rFonts w:hint="eastAsia"/>
          <w:lang w:val="en-US" w:eastAsia="zh-CN"/>
        </w:rPr>
        <w:t xml:space="preserve"> </w:t>
      </w:r>
      <w:r w:rsidRPr="00EF61E6">
        <w:rPr>
          <w:lang w:val="en-US" w:eastAsia="zh-CN"/>
        </w:rPr>
        <w:t>A</w:t>
      </w:r>
      <w:r w:rsidRPr="00EF61E6">
        <w:rPr>
          <w:rFonts w:hint="eastAsia"/>
          <w:lang w:val="en-US" w:eastAsia="zh-CN"/>
        </w:rPr>
        <w:t xml:space="preserve"> </w:t>
      </w:r>
      <w:r w:rsidRPr="00EF61E6">
        <w:rPr>
          <w:lang w:val="en-US" w:eastAsia="zh-CN"/>
        </w:rPr>
        <w:t xml:space="preserve">serves as an idealized accessory </w:t>
      </w:r>
      <w:r w:rsidRPr="00EF61E6">
        <w:rPr>
          <w:rFonts w:hint="eastAsia"/>
          <w:lang w:val="en-US" w:eastAsia="zh-CN"/>
        </w:rPr>
        <w:t>device</w:t>
      </w:r>
      <w:r w:rsidRPr="00EF61E6">
        <w:rPr>
          <w:lang w:val="en-US" w:eastAsia="zh-CN"/>
        </w:rPr>
        <w:t xml:space="preserve"> with free-field approximation capabilities, enabling algorithm development without device-specific tuning.</w:t>
      </w:r>
    </w:p>
    <w:p w14:paraId="2F26DC45" w14:textId="77777777" w:rsidR="00225649" w:rsidRPr="00EF61E6" w:rsidRDefault="00225649" w:rsidP="00225649">
      <w:pPr>
        <w:widowControl w:val="0"/>
        <w:numPr>
          <w:ilvl w:val="1"/>
          <w:numId w:val="31"/>
        </w:numPr>
        <w:spacing w:after="0"/>
        <w:jc w:val="both"/>
        <w:rPr>
          <w:lang w:val="en-US" w:eastAsia="zh-CN"/>
        </w:rPr>
      </w:pPr>
      <w:r w:rsidRPr="00EF61E6">
        <w:rPr>
          <w:lang w:val="en-US" w:eastAsia="zh-CN"/>
        </w:rPr>
        <w:t>Device</w:t>
      </w:r>
      <w:r w:rsidRPr="00EF61E6">
        <w:rPr>
          <w:rFonts w:hint="eastAsia"/>
          <w:lang w:val="en-US" w:eastAsia="zh-CN"/>
        </w:rPr>
        <w:t xml:space="preserve"> </w:t>
      </w:r>
      <w:r w:rsidRPr="00EF61E6">
        <w:rPr>
          <w:lang w:val="en-US" w:eastAsia="zh-CN"/>
        </w:rPr>
        <w:t>B represents a practical smartphone design with a non-planar microphone array, highlighting the need for tuning in complex geometries.</w:t>
      </w:r>
    </w:p>
    <w:p w14:paraId="00DCFC64" w14:textId="77777777" w:rsidR="00225649" w:rsidRPr="00545763" w:rsidRDefault="00225649" w:rsidP="00225649">
      <w:pPr>
        <w:widowControl w:val="0"/>
        <w:numPr>
          <w:ilvl w:val="0"/>
          <w:numId w:val="31"/>
        </w:numPr>
        <w:spacing w:after="0"/>
        <w:jc w:val="both"/>
        <w:rPr>
          <w:lang w:val="en-US" w:eastAsia="zh-CN"/>
        </w:rPr>
      </w:pPr>
      <w:r w:rsidRPr="00545763">
        <w:rPr>
          <w:rFonts w:hint="eastAsia"/>
          <w:lang w:val="en-US" w:eastAsia="zh-CN"/>
        </w:rPr>
        <w:t>Category 2: C</w:t>
      </w:r>
      <w:r w:rsidRPr="00545763">
        <w:rPr>
          <w:lang w:val="en-US" w:eastAsia="zh-CN"/>
        </w:rPr>
        <w:t>ommercial smartphone-based designs for</w:t>
      </w:r>
      <w:r w:rsidRPr="00545763">
        <w:rPr>
          <w:rFonts w:hint="eastAsia"/>
          <w:lang w:val="en-US" w:eastAsia="zh-CN"/>
        </w:rPr>
        <w:t xml:space="preserve"> possible legacy device deployment</w:t>
      </w:r>
      <w:r>
        <w:rPr>
          <w:rFonts w:hint="eastAsia"/>
          <w:lang w:val="en-US" w:eastAsia="zh-CN"/>
        </w:rPr>
        <w:t xml:space="preserve">. </w:t>
      </w:r>
      <w:r w:rsidRPr="00545763">
        <w:rPr>
          <w:lang w:val="en-US" w:eastAsia="zh-CN"/>
        </w:rPr>
        <w:t xml:space="preserve">Complementing </w:t>
      </w:r>
      <w:r w:rsidRPr="00545763">
        <w:rPr>
          <w:rFonts w:hint="eastAsia"/>
          <w:lang w:val="en-US" w:eastAsia="zh-CN"/>
        </w:rPr>
        <w:t>the</w:t>
      </w:r>
      <w:r w:rsidRPr="00545763">
        <w:rPr>
          <w:lang w:val="en-US" w:eastAsia="zh-CN"/>
        </w:rPr>
        <w:t xml:space="preserve"> prototypes, </w:t>
      </w:r>
      <w:r w:rsidRPr="00545763">
        <w:rPr>
          <w:rFonts w:hint="eastAsia"/>
          <w:lang w:val="en-US" w:eastAsia="zh-CN"/>
        </w:rPr>
        <w:t>proposal of</w:t>
      </w:r>
      <w:r w:rsidRPr="00545763">
        <w:rPr>
          <w:lang w:val="en-US" w:eastAsia="zh-CN"/>
        </w:rPr>
        <w:t xml:space="preserve"> mainstream smartphone configurations</w:t>
      </w:r>
      <w:r>
        <w:rPr>
          <w:rFonts w:hint="eastAsia"/>
          <w:lang w:val="en-US" w:eastAsia="zh-CN"/>
        </w:rPr>
        <w:t xml:space="preserve"> </w:t>
      </w:r>
      <w:r w:rsidRPr="00545763">
        <w:rPr>
          <w:lang w:val="en-US" w:eastAsia="zh-CN"/>
        </w:rPr>
        <w:t xml:space="preserve">to ensure </w:t>
      </w:r>
      <w:r>
        <w:rPr>
          <w:rFonts w:hint="eastAsia"/>
          <w:lang w:val="en-US" w:eastAsia="zh-CN"/>
        </w:rPr>
        <w:t>example</w:t>
      </w:r>
      <w:r w:rsidRPr="00545763">
        <w:rPr>
          <w:lang w:val="en-US" w:eastAsia="zh-CN"/>
        </w:rPr>
        <w:t xml:space="preserve"> solutions align with </w:t>
      </w:r>
      <w:r w:rsidRPr="00545763">
        <w:rPr>
          <w:rFonts w:hint="eastAsia"/>
          <w:lang w:val="en-US" w:eastAsia="zh-CN"/>
        </w:rPr>
        <w:t>current market available devices.</w:t>
      </w:r>
    </w:p>
    <w:p w14:paraId="2883B72E" w14:textId="2A95DE4F" w:rsidR="00D11A70" w:rsidRPr="00225649" w:rsidRDefault="00225649" w:rsidP="00FA5623">
      <w:pPr>
        <w:widowControl w:val="0"/>
        <w:jc w:val="both"/>
        <w:rPr>
          <w:lang w:val="en-US"/>
        </w:rPr>
      </w:pPr>
      <w:r w:rsidRPr="00EF61E6">
        <w:rPr>
          <w:rFonts w:hint="eastAsia"/>
          <w:lang w:val="en-US" w:eastAsia="zh-CN"/>
        </w:rPr>
        <w:t>Th</w:t>
      </w:r>
      <w:r w:rsidR="00EC7B38">
        <w:rPr>
          <w:rFonts w:hint="eastAsia"/>
          <w:lang w:val="en-US" w:eastAsia="zh-CN"/>
        </w:rPr>
        <w:t>is</w:t>
      </w:r>
      <w:r w:rsidRPr="00EF61E6">
        <w:rPr>
          <w:rFonts w:hint="eastAsia"/>
          <w:lang w:val="en-US" w:eastAsia="zh-CN"/>
        </w:rPr>
        <w:t xml:space="preserve"> </w:t>
      </w:r>
      <w:r w:rsidR="00EC7B38">
        <w:rPr>
          <w:rFonts w:hint="eastAsia"/>
          <w:lang w:val="en-US" w:eastAsia="zh-CN"/>
        </w:rPr>
        <w:t xml:space="preserve">permanent </w:t>
      </w:r>
      <w:r w:rsidRPr="00EF61E6">
        <w:rPr>
          <w:rFonts w:hint="eastAsia"/>
          <w:lang w:val="en-US" w:eastAsia="zh-CN"/>
        </w:rPr>
        <w:t xml:space="preserve">document </w:t>
      </w:r>
      <w:r>
        <w:rPr>
          <w:rFonts w:hint="eastAsia"/>
          <w:lang w:val="en-US" w:eastAsia="zh-CN"/>
        </w:rPr>
        <w:t>proposes</w:t>
      </w:r>
      <w:r w:rsidRPr="00EF61E6">
        <w:rPr>
          <w:rFonts w:hint="eastAsia"/>
          <w:lang w:val="en-US" w:eastAsia="zh-CN"/>
        </w:rPr>
        <w:t xml:space="preserve"> a framework for describing the target devices</w:t>
      </w:r>
      <w:r>
        <w:rPr>
          <w:rFonts w:hint="eastAsia"/>
          <w:lang w:val="en-US" w:eastAsia="zh-CN"/>
        </w:rPr>
        <w:t xml:space="preserve"> which are used </w:t>
      </w:r>
      <w:r w:rsidRPr="00EF61E6">
        <w:rPr>
          <w:rFonts w:hint="eastAsia"/>
          <w:lang w:val="en-US" w:eastAsia="zh-CN"/>
        </w:rPr>
        <w:t>to collect corresponding example solutions</w:t>
      </w:r>
      <w:r w:rsidR="00FA5623">
        <w:rPr>
          <w:rFonts w:hint="eastAsia"/>
          <w:lang w:val="en-US" w:eastAsia="zh-CN"/>
        </w:rPr>
        <w:t>.</w:t>
      </w:r>
    </w:p>
    <w:p w14:paraId="7E3649AA" w14:textId="321F6ABD" w:rsidR="00F04DC8" w:rsidRDefault="00BB006E" w:rsidP="00BD408F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2</w:t>
      </w:r>
      <w:r w:rsidR="00BD408F">
        <w:rPr>
          <w:rFonts w:hint="eastAsia"/>
          <w:lang w:eastAsia="zh-CN"/>
        </w:rPr>
        <w:t xml:space="preserve"> </w:t>
      </w:r>
      <w:r w:rsidR="00401E5B">
        <w:rPr>
          <w:rFonts w:hint="eastAsia"/>
          <w:lang w:eastAsia="zh-CN"/>
        </w:rPr>
        <w:t>S</w:t>
      </w:r>
      <w:r w:rsidR="00401E5B" w:rsidRPr="00401E5B">
        <w:rPr>
          <w:lang w:eastAsia="zh-CN"/>
        </w:rPr>
        <w:t>tructure</w:t>
      </w:r>
    </w:p>
    <w:p w14:paraId="7F378E6F" w14:textId="62A285B0" w:rsidR="001576AA" w:rsidRPr="003A6E4F" w:rsidRDefault="001576AA" w:rsidP="003A6E4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r w:rsidRPr="001576AA">
        <w:rPr>
          <w:rFonts w:ascii="Arial" w:hAnsi="Arial"/>
          <w:sz w:val="32"/>
          <w:lang w:val="en-US" w:eastAsia="zh-CN"/>
        </w:rPr>
        <w:t>2.</w:t>
      </w:r>
      <w:r w:rsidR="001F47BC">
        <w:rPr>
          <w:rFonts w:ascii="Arial" w:hAnsi="Arial" w:hint="eastAsia"/>
          <w:sz w:val="32"/>
          <w:lang w:val="en-US" w:eastAsia="zh-CN"/>
        </w:rPr>
        <w:t>1</w:t>
      </w:r>
      <w:r w:rsidRPr="003A6E4F">
        <w:rPr>
          <w:rFonts w:ascii="Arial" w:hAnsi="Arial"/>
          <w:sz w:val="32"/>
          <w:lang w:val="en-US" w:eastAsia="zh-CN"/>
        </w:rPr>
        <w:t xml:space="preserve"> General</w:t>
      </w:r>
    </w:p>
    <w:p w14:paraId="5E8C80C1" w14:textId="35850330" w:rsidR="00F4487C" w:rsidRPr="00F4487C" w:rsidRDefault="00F4487C" w:rsidP="00B6583F">
      <w:pPr>
        <w:widowControl w:val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UEs are the</w:t>
      </w:r>
      <w:r w:rsidRPr="003F45E1">
        <w:rPr>
          <w:lang w:val="en-US" w:eastAsia="zh-CN"/>
        </w:rPr>
        <w:t xml:space="preserve"> target device</w:t>
      </w:r>
      <w:r>
        <w:rPr>
          <w:rFonts w:hint="eastAsia"/>
          <w:lang w:val="en-US" w:eastAsia="zh-CN"/>
        </w:rPr>
        <w:t xml:space="preserve">s </w:t>
      </w:r>
      <w:r w:rsidRPr="003F45E1">
        <w:rPr>
          <w:lang w:val="en-US" w:eastAsia="zh-CN"/>
        </w:rPr>
        <w:t xml:space="preserve">for immersive audio capture, </w:t>
      </w:r>
      <w:r>
        <w:rPr>
          <w:rFonts w:hint="eastAsia"/>
          <w:lang w:val="en-US" w:eastAsia="zh-CN"/>
        </w:rPr>
        <w:t>p</w:t>
      </w:r>
      <w:r w:rsidRPr="003F45E1">
        <w:rPr>
          <w:lang w:val="en-US" w:eastAsia="zh-CN"/>
        </w:rPr>
        <w:t>roposals highlight the need for devices that enable spatial audio processing while addressing legacy</w:t>
      </w:r>
      <w:r>
        <w:rPr>
          <w:rFonts w:hint="eastAsia"/>
          <w:lang w:val="en-US" w:eastAsia="zh-CN"/>
        </w:rPr>
        <w:t xml:space="preserve"> </w:t>
      </w:r>
      <w:r w:rsidRPr="003F45E1">
        <w:rPr>
          <w:lang w:val="en-US" w:eastAsia="zh-CN"/>
        </w:rPr>
        <w:t>hardware constraints. Key goals include standardizing documentation (e.g., coordinate systems for microphone placement) and accommodating diverse form factors. Two primary device categories emerge: analytical prototypes for free-field modeling and practical designs mimicking mainstream smartphones.</w:t>
      </w:r>
    </w:p>
    <w:p w14:paraId="028235A6" w14:textId="7546D378" w:rsidR="00BB006E" w:rsidRDefault="001F47BC" w:rsidP="00BB006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bookmarkStart w:id="2" w:name="_Toc156856147"/>
      <w:bookmarkStart w:id="3" w:name="_Toc156856810"/>
      <w:bookmarkStart w:id="4" w:name="_Toc159950466"/>
      <w:r>
        <w:rPr>
          <w:rFonts w:ascii="Arial" w:hAnsi="Arial" w:hint="eastAsia"/>
          <w:sz w:val="32"/>
          <w:lang w:val="en-US" w:eastAsia="zh-CN"/>
        </w:rPr>
        <w:t>2</w:t>
      </w:r>
      <w:r w:rsidR="00BB006E">
        <w:rPr>
          <w:rFonts w:ascii="Arial" w:hAnsi="Arial"/>
          <w:sz w:val="32"/>
          <w:lang w:val="en-US"/>
        </w:rPr>
        <w:t>.</w:t>
      </w:r>
      <w:r w:rsidR="00BB006E">
        <w:rPr>
          <w:rFonts w:ascii="Arial" w:hAnsi="Arial" w:hint="eastAsia"/>
          <w:sz w:val="32"/>
          <w:lang w:val="en-US"/>
        </w:rPr>
        <w:t>2</w:t>
      </w:r>
      <w:r w:rsidR="00BB006E">
        <w:rPr>
          <w:rFonts w:ascii="Arial" w:hAnsi="Arial"/>
          <w:sz w:val="32"/>
          <w:lang w:val="en-US"/>
        </w:rPr>
        <w:tab/>
        <w:t>Device Types</w:t>
      </w:r>
      <w:bookmarkEnd w:id="2"/>
      <w:bookmarkEnd w:id="3"/>
      <w:bookmarkEnd w:id="4"/>
      <w:r w:rsidR="00BB006E" w:rsidDel="00E95AA8">
        <w:rPr>
          <w:rFonts w:ascii="Arial" w:hAnsi="Arial"/>
          <w:sz w:val="32"/>
          <w:lang w:val="en-US"/>
        </w:rPr>
        <w:t xml:space="preserve"> </w:t>
      </w:r>
    </w:p>
    <w:p w14:paraId="11DA6F17" w14:textId="741BE34B" w:rsidR="00FB3851" w:rsidRPr="00225F59" w:rsidRDefault="00FB3851" w:rsidP="00FB385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>
        <w:rPr>
          <w:rFonts w:ascii="Arial" w:hAnsi="Arial" w:hint="eastAsia"/>
          <w:sz w:val="28"/>
          <w:lang w:eastAsia="zh-CN"/>
        </w:rPr>
        <w:t>2</w:t>
      </w:r>
      <w:r w:rsidRPr="00225F59">
        <w:rPr>
          <w:rFonts w:ascii="Arial" w:hAnsi="Arial"/>
          <w:sz w:val="28"/>
        </w:rPr>
        <w:t>.</w:t>
      </w:r>
      <w:r>
        <w:rPr>
          <w:rFonts w:ascii="Arial" w:hAnsi="Arial" w:hint="eastAsia"/>
          <w:sz w:val="28"/>
          <w:lang w:eastAsia="zh-CN"/>
        </w:rPr>
        <w:t>2</w:t>
      </w:r>
      <w:r w:rsidRPr="00225F59">
        <w:rPr>
          <w:rFonts w:ascii="Arial" w:hAnsi="Arial"/>
          <w:sz w:val="28"/>
        </w:rPr>
        <w:t>.</w:t>
      </w:r>
      <w:r>
        <w:rPr>
          <w:rFonts w:ascii="Arial" w:hAnsi="Arial" w:hint="eastAsia"/>
          <w:sz w:val="28"/>
          <w:lang w:eastAsia="zh-CN"/>
        </w:rPr>
        <w:t>1</w:t>
      </w:r>
      <w:r w:rsidRPr="00225F59">
        <w:rPr>
          <w:rFonts w:ascii="Arial" w:hAnsi="Arial"/>
          <w:sz w:val="28"/>
        </w:rPr>
        <w:tab/>
        <w:t xml:space="preserve">Device type </w:t>
      </w:r>
      <w:r>
        <w:rPr>
          <w:rFonts w:ascii="Arial" w:hAnsi="Arial" w:hint="eastAsia"/>
          <w:sz w:val="28"/>
          <w:lang w:eastAsia="zh-CN"/>
        </w:rPr>
        <w:t>1</w:t>
      </w:r>
      <w:r w:rsidRPr="00225F59">
        <w:rPr>
          <w:rFonts w:ascii="Arial" w:hAnsi="Arial"/>
          <w:sz w:val="28"/>
        </w:rPr>
        <w:t xml:space="preserve">: </w:t>
      </w:r>
      <w:r>
        <w:rPr>
          <w:rFonts w:ascii="Arial" w:hAnsi="Arial"/>
          <w:sz w:val="28"/>
          <w:lang w:val="en-US"/>
        </w:rPr>
        <w:t>Four-Microphone Prototype Device</w:t>
      </w:r>
    </w:p>
    <w:p w14:paraId="2D95CA23" w14:textId="77777777" w:rsidR="00BB006E" w:rsidRPr="00545763" w:rsidRDefault="00BB006E" w:rsidP="00BB006E">
      <w:pPr>
        <w:rPr>
          <w:lang w:val="en-US" w:eastAsia="zh-CN"/>
        </w:rPr>
      </w:pPr>
      <w:r>
        <w:rPr>
          <w:rFonts w:hint="eastAsia"/>
          <w:lang w:val="en-US" w:eastAsia="zh-CN"/>
        </w:rPr>
        <w:t>TBD</w:t>
      </w:r>
    </w:p>
    <w:p w14:paraId="66786E6A" w14:textId="536AF2DB" w:rsidR="00BB006E" w:rsidRPr="00225F59" w:rsidRDefault="001F47BC" w:rsidP="00BB006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5" w:name="_Toc156856149"/>
      <w:bookmarkStart w:id="6" w:name="_Toc156856812"/>
      <w:bookmarkStart w:id="7" w:name="_Toc159950468"/>
      <w:r>
        <w:rPr>
          <w:rFonts w:ascii="Arial" w:hAnsi="Arial" w:hint="eastAsia"/>
          <w:sz w:val="28"/>
          <w:lang w:eastAsia="zh-CN"/>
        </w:rPr>
        <w:t>2</w:t>
      </w:r>
      <w:r w:rsidR="00BB006E" w:rsidRPr="00225F59">
        <w:rPr>
          <w:rFonts w:ascii="Arial" w:hAnsi="Arial"/>
          <w:sz w:val="28"/>
        </w:rPr>
        <w:t>.</w:t>
      </w:r>
      <w:r w:rsidR="00BB006E">
        <w:rPr>
          <w:rFonts w:ascii="Arial" w:hAnsi="Arial" w:hint="eastAsia"/>
          <w:sz w:val="28"/>
          <w:lang w:eastAsia="zh-CN"/>
        </w:rPr>
        <w:t>2</w:t>
      </w:r>
      <w:r w:rsidR="00BB006E" w:rsidRPr="00225F59">
        <w:rPr>
          <w:rFonts w:ascii="Arial" w:hAnsi="Arial"/>
          <w:sz w:val="28"/>
        </w:rPr>
        <w:t>.2</w:t>
      </w:r>
      <w:r w:rsidR="00BB006E" w:rsidRPr="00225F59">
        <w:rPr>
          <w:rFonts w:ascii="Arial" w:hAnsi="Arial"/>
          <w:sz w:val="28"/>
        </w:rPr>
        <w:tab/>
        <w:t xml:space="preserve">Device type 2: </w:t>
      </w:r>
      <w:bookmarkEnd w:id="5"/>
      <w:bookmarkEnd w:id="6"/>
      <w:bookmarkEnd w:id="7"/>
      <w:r w:rsidR="00BB006E">
        <w:rPr>
          <w:rFonts w:ascii="Arial" w:hAnsi="Arial" w:hint="eastAsia"/>
          <w:sz w:val="28"/>
          <w:lang w:eastAsia="zh-CN"/>
        </w:rPr>
        <w:t>Three</w:t>
      </w:r>
      <w:r w:rsidR="00BB006E" w:rsidRPr="008863EB">
        <w:rPr>
          <w:rFonts w:ascii="Arial" w:hAnsi="Arial"/>
          <w:sz w:val="28"/>
        </w:rPr>
        <w:t>-Microphone</w:t>
      </w:r>
      <w:r w:rsidR="00BB006E" w:rsidRPr="009C4FFD">
        <w:rPr>
          <w:rFonts w:ascii="Arial" w:hAnsi="Arial"/>
          <w:sz w:val="28"/>
        </w:rPr>
        <w:t xml:space="preserve"> Smartphone device</w:t>
      </w:r>
    </w:p>
    <w:p w14:paraId="3530C036" w14:textId="77777777" w:rsidR="00BB006E" w:rsidRPr="00545763" w:rsidRDefault="00BB006E" w:rsidP="00BB006E">
      <w:pPr>
        <w:rPr>
          <w:lang w:val="en-US" w:eastAsia="zh-CN"/>
        </w:rPr>
      </w:pPr>
      <w:bookmarkStart w:id="8" w:name="_Toc156856150"/>
      <w:bookmarkStart w:id="9" w:name="_Toc156856813"/>
      <w:bookmarkStart w:id="10" w:name="_Toc159950469"/>
      <w:r>
        <w:rPr>
          <w:rFonts w:hint="eastAsia"/>
          <w:lang w:val="en-US" w:eastAsia="zh-CN"/>
        </w:rPr>
        <w:t>TBD</w:t>
      </w:r>
    </w:p>
    <w:p w14:paraId="2A4A9A15" w14:textId="44AB90BC" w:rsidR="00BB006E" w:rsidRPr="00225F59" w:rsidRDefault="001F47BC" w:rsidP="00BB006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>
        <w:rPr>
          <w:rFonts w:ascii="Arial" w:hAnsi="Arial" w:hint="eastAsia"/>
          <w:sz w:val="28"/>
          <w:lang w:eastAsia="zh-CN"/>
        </w:rPr>
        <w:t>2</w:t>
      </w:r>
      <w:r w:rsidR="00BB006E" w:rsidRPr="00225F59">
        <w:rPr>
          <w:rFonts w:ascii="Arial" w:hAnsi="Arial"/>
          <w:sz w:val="28"/>
        </w:rPr>
        <w:t>.</w:t>
      </w:r>
      <w:r w:rsidR="00BB006E">
        <w:rPr>
          <w:rFonts w:ascii="Arial" w:hAnsi="Arial" w:hint="eastAsia"/>
          <w:sz w:val="28"/>
          <w:lang w:eastAsia="zh-CN"/>
        </w:rPr>
        <w:t>2</w:t>
      </w:r>
      <w:r w:rsidR="00BB006E" w:rsidRPr="00225F59">
        <w:rPr>
          <w:rFonts w:ascii="Arial" w:hAnsi="Arial"/>
          <w:sz w:val="28"/>
        </w:rPr>
        <w:t>.3</w:t>
      </w:r>
      <w:r w:rsidR="00BB006E" w:rsidRPr="00225F59">
        <w:rPr>
          <w:rFonts w:ascii="Arial" w:hAnsi="Arial"/>
          <w:sz w:val="28"/>
        </w:rPr>
        <w:tab/>
        <w:t xml:space="preserve">Device type 3: </w:t>
      </w:r>
      <w:bookmarkEnd w:id="8"/>
      <w:bookmarkEnd w:id="9"/>
      <w:bookmarkEnd w:id="10"/>
      <w:r w:rsidR="00BB006E" w:rsidRPr="009C4FFD">
        <w:rPr>
          <w:rFonts w:ascii="Arial" w:hAnsi="Arial"/>
          <w:sz w:val="28"/>
        </w:rPr>
        <w:t>Four-Microphone Smartphone</w:t>
      </w:r>
      <w:r w:rsidR="00BB006E">
        <w:rPr>
          <w:rFonts w:ascii="Arial" w:hAnsi="Arial" w:hint="eastAsia"/>
          <w:sz w:val="28"/>
          <w:lang w:eastAsia="zh-CN"/>
        </w:rPr>
        <w:t xml:space="preserve"> </w:t>
      </w:r>
      <w:r w:rsidR="00BB006E" w:rsidRPr="009C4FFD">
        <w:rPr>
          <w:rFonts w:ascii="Arial" w:hAnsi="Arial"/>
          <w:sz w:val="28"/>
        </w:rPr>
        <w:t>device</w:t>
      </w:r>
      <w:r w:rsidR="00BB006E">
        <w:rPr>
          <w:rFonts w:ascii="Arial" w:hAnsi="Arial" w:hint="eastAsia"/>
          <w:sz w:val="28"/>
          <w:lang w:eastAsia="zh-CN"/>
        </w:rPr>
        <w:t xml:space="preserve"> 1</w:t>
      </w:r>
    </w:p>
    <w:p w14:paraId="0B05CF87" w14:textId="77777777" w:rsidR="00BB006E" w:rsidRPr="00545763" w:rsidRDefault="00BB006E" w:rsidP="00BB006E">
      <w:pPr>
        <w:rPr>
          <w:lang w:val="en-US" w:eastAsia="zh-CN"/>
        </w:rPr>
      </w:pPr>
      <w:r>
        <w:rPr>
          <w:rFonts w:hint="eastAsia"/>
          <w:lang w:val="en-US" w:eastAsia="zh-CN"/>
        </w:rPr>
        <w:t>TBD</w:t>
      </w:r>
    </w:p>
    <w:p w14:paraId="78F734D9" w14:textId="130F77D5" w:rsidR="00BB006E" w:rsidRPr="00225F59" w:rsidRDefault="001F47BC" w:rsidP="00BB006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1" w:name="_Toc156856151"/>
      <w:bookmarkStart w:id="12" w:name="_Toc156856814"/>
      <w:bookmarkStart w:id="13" w:name="_Toc159950470"/>
      <w:r>
        <w:rPr>
          <w:rFonts w:ascii="Arial" w:hAnsi="Arial" w:hint="eastAsia"/>
          <w:sz w:val="28"/>
          <w:lang w:eastAsia="zh-CN"/>
        </w:rPr>
        <w:t>2</w:t>
      </w:r>
      <w:r w:rsidR="00BB006E" w:rsidRPr="00225F59">
        <w:rPr>
          <w:rFonts w:ascii="Arial" w:hAnsi="Arial"/>
          <w:sz w:val="28"/>
        </w:rPr>
        <w:t>.</w:t>
      </w:r>
      <w:r w:rsidR="00BB006E">
        <w:rPr>
          <w:rFonts w:ascii="Arial" w:hAnsi="Arial" w:hint="eastAsia"/>
          <w:sz w:val="28"/>
          <w:lang w:eastAsia="zh-CN"/>
        </w:rPr>
        <w:t>2</w:t>
      </w:r>
      <w:r w:rsidR="00BB006E" w:rsidRPr="00225F59">
        <w:rPr>
          <w:rFonts w:ascii="Arial" w:hAnsi="Arial"/>
          <w:sz w:val="28"/>
        </w:rPr>
        <w:t>.4</w:t>
      </w:r>
      <w:r w:rsidR="00BB006E" w:rsidRPr="00225F59">
        <w:rPr>
          <w:rFonts w:ascii="Arial" w:hAnsi="Arial"/>
          <w:sz w:val="28"/>
        </w:rPr>
        <w:tab/>
        <w:t xml:space="preserve">Device type </w:t>
      </w:r>
      <w:r w:rsidR="00BB006E">
        <w:rPr>
          <w:rFonts w:ascii="Arial" w:hAnsi="Arial" w:hint="eastAsia"/>
          <w:sz w:val="28"/>
          <w:lang w:eastAsia="zh-CN"/>
        </w:rPr>
        <w:t>4</w:t>
      </w:r>
      <w:r w:rsidR="00BB006E" w:rsidRPr="00225F59">
        <w:rPr>
          <w:rFonts w:ascii="Arial" w:hAnsi="Arial"/>
          <w:sz w:val="28"/>
        </w:rPr>
        <w:t xml:space="preserve">: </w:t>
      </w:r>
      <w:bookmarkEnd w:id="11"/>
      <w:bookmarkEnd w:id="12"/>
      <w:bookmarkEnd w:id="13"/>
      <w:r w:rsidR="00BB006E" w:rsidRPr="009C4FFD">
        <w:rPr>
          <w:rFonts w:ascii="Arial" w:hAnsi="Arial"/>
          <w:sz w:val="28"/>
        </w:rPr>
        <w:t>Four-Microphone Smartphone</w:t>
      </w:r>
      <w:r w:rsidR="00BB006E">
        <w:rPr>
          <w:rFonts w:ascii="Arial" w:hAnsi="Arial" w:hint="eastAsia"/>
          <w:sz w:val="28"/>
          <w:lang w:eastAsia="zh-CN"/>
        </w:rPr>
        <w:t xml:space="preserve"> </w:t>
      </w:r>
      <w:r w:rsidR="00BB006E" w:rsidRPr="009C4FFD">
        <w:rPr>
          <w:rFonts w:ascii="Arial" w:hAnsi="Arial"/>
          <w:sz w:val="28"/>
        </w:rPr>
        <w:t>device</w:t>
      </w:r>
      <w:r w:rsidR="00BB006E">
        <w:rPr>
          <w:rFonts w:ascii="Arial" w:hAnsi="Arial" w:hint="eastAsia"/>
          <w:sz w:val="28"/>
          <w:lang w:eastAsia="zh-CN"/>
        </w:rPr>
        <w:t xml:space="preserve"> 2 </w:t>
      </w:r>
    </w:p>
    <w:p w14:paraId="3EB35B9F" w14:textId="77777777" w:rsidR="00BB006E" w:rsidRDefault="00BB006E" w:rsidP="00BB006E">
      <w:pPr>
        <w:rPr>
          <w:lang w:val="en-US" w:eastAsia="zh-CN"/>
        </w:rPr>
      </w:pPr>
      <w:r>
        <w:rPr>
          <w:rFonts w:hint="eastAsia"/>
          <w:lang w:val="en-US" w:eastAsia="zh-CN"/>
        </w:rPr>
        <w:t>TBD</w:t>
      </w:r>
    </w:p>
    <w:p w14:paraId="03ACF563" w14:textId="63820C33" w:rsidR="001F47BC" w:rsidRPr="00CB70F9" w:rsidRDefault="001F47BC" w:rsidP="00CB70F9">
      <w:pPr>
        <w:pStyle w:val="ListParagraph"/>
        <w:keepNext/>
        <w:keepLines/>
        <w:numPr>
          <w:ilvl w:val="2"/>
          <w:numId w:val="33"/>
        </w:numPr>
        <w:spacing w:before="120"/>
        <w:outlineLvl w:val="2"/>
        <w:rPr>
          <w:rFonts w:ascii="Arial" w:hAnsi="Arial"/>
          <w:sz w:val="28"/>
        </w:rPr>
      </w:pPr>
      <w:r w:rsidRPr="00CB70F9">
        <w:rPr>
          <w:rFonts w:ascii="Arial" w:hAnsi="Arial"/>
          <w:sz w:val="28"/>
        </w:rPr>
        <w:lastRenderedPageBreak/>
        <w:t xml:space="preserve">Device type </w:t>
      </w:r>
      <w:r w:rsidRPr="00CB70F9">
        <w:rPr>
          <w:rFonts w:ascii="Arial" w:hAnsi="Arial" w:hint="eastAsia"/>
          <w:sz w:val="28"/>
          <w:lang w:eastAsia="zh-CN"/>
        </w:rPr>
        <w:t>5</w:t>
      </w:r>
      <w:r w:rsidRPr="00CB70F9">
        <w:rPr>
          <w:rFonts w:ascii="Arial" w:hAnsi="Arial"/>
          <w:sz w:val="28"/>
        </w:rPr>
        <w:t xml:space="preserve">: </w:t>
      </w:r>
      <w:r w:rsidRPr="00CB70F9">
        <w:rPr>
          <w:rFonts w:ascii="Arial" w:hAnsi="Arial" w:hint="eastAsia"/>
          <w:sz w:val="28"/>
          <w:lang w:eastAsia="zh-CN"/>
        </w:rPr>
        <w:t>Three</w:t>
      </w:r>
      <w:r w:rsidRPr="00CB70F9">
        <w:rPr>
          <w:rFonts w:ascii="Arial" w:hAnsi="Arial"/>
          <w:sz w:val="28"/>
        </w:rPr>
        <w:t>-Microphone XR</w:t>
      </w:r>
      <w:r w:rsidRPr="00CB70F9">
        <w:rPr>
          <w:rFonts w:ascii="Arial" w:hAnsi="Arial" w:hint="eastAsia"/>
          <w:sz w:val="28"/>
          <w:lang w:eastAsia="zh-CN"/>
        </w:rPr>
        <w:t xml:space="preserve"> </w:t>
      </w:r>
      <w:r w:rsidRPr="00CB70F9">
        <w:rPr>
          <w:rFonts w:ascii="Arial" w:hAnsi="Arial"/>
          <w:sz w:val="28"/>
        </w:rPr>
        <w:t>HMD</w:t>
      </w:r>
      <w:r w:rsidRPr="00CB70F9">
        <w:rPr>
          <w:rFonts w:ascii="Arial" w:hAnsi="Arial" w:hint="eastAsia"/>
          <w:sz w:val="28"/>
          <w:lang w:eastAsia="zh-CN"/>
        </w:rPr>
        <w:t xml:space="preserve"> device</w:t>
      </w:r>
    </w:p>
    <w:p w14:paraId="3E41EF32" w14:textId="6C7C3455" w:rsidR="00BB006E" w:rsidRPr="002057FD" w:rsidRDefault="002057FD" w:rsidP="00BB00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TBD</w:t>
      </w:r>
    </w:p>
    <w:p w14:paraId="63667EA8" w14:textId="6E00FB23" w:rsidR="00DF0A40" w:rsidRDefault="00CB70F9" w:rsidP="00CB70F9">
      <w:pPr>
        <w:pStyle w:val="Heading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3 </w:t>
      </w:r>
      <w:r w:rsidR="10E42F8E" w:rsidRPr="10E42F8E">
        <w:rPr>
          <w:lang w:eastAsia="zh-CN"/>
        </w:rPr>
        <w:t>Conclusion</w:t>
      </w:r>
    </w:p>
    <w:p w14:paraId="7FC1385B" w14:textId="5E29F640" w:rsidR="10E42F8E" w:rsidRDefault="00B22B75" w:rsidP="10E42F8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This permanent document is used to track the progress of the </w:t>
      </w:r>
      <w:r w:rsidR="00B80D9B">
        <w:rPr>
          <w:rFonts w:hint="eastAsia"/>
          <w:lang w:eastAsia="zh-CN"/>
        </w:rPr>
        <w:t xml:space="preserve">target devices for </w:t>
      </w:r>
      <w:proofErr w:type="spellStart"/>
      <w:r w:rsidR="004F5319">
        <w:rPr>
          <w:rFonts w:hint="eastAsia"/>
          <w:lang w:eastAsia="zh-CN"/>
        </w:rPr>
        <w:t>DaCAS</w:t>
      </w:r>
      <w:proofErr w:type="spellEnd"/>
      <w:r w:rsidR="00B80D9B">
        <w:rPr>
          <w:rFonts w:hint="eastAsia"/>
          <w:lang w:eastAsia="zh-CN"/>
        </w:rPr>
        <w:t>.</w:t>
      </w:r>
    </w:p>
    <w:p w14:paraId="70A40439" w14:textId="30EBF226" w:rsidR="10E42F8E" w:rsidRDefault="10E42F8E" w:rsidP="10E42F8E"/>
    <w:p w14:paraId="2904270F" w14:textId="77777777" w:rsidR="00CA5651" w:rsidRDefault="00CA5651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7D4A1F6A" w14:textId="512B9762" w:rsidR="004F5BAA" w:rsidRPr="004F5BAA" w:rsidRDefault="004F5BAA" w:rsidP="00472305">
      <w:pPr>
        <w:pStyle w:val="ListParagraph"/>
        <w:keepNext/>
        <w:numPr>
          <w:ilvl w:val="0"/>
          <w:numId w:val="30"/>
        </w:numPr>
        <w:tabs>
          <w:tab w:val="left" w:pos="2127"/>
        </w:tabs>
        <w:outlineLvl w:val="1"/>
        <w:rPr>
          <w:bCs/>
        </w:rPr>
      </w:pPr>
      <w:bookmarkStart w:id="14" w:name="OLE_LINK1"/>
      <w:r w:rsidRPr="004F5BAA">
        <w:rPr>
          <w:bCs/>
        </w:rPr>
        <w:t>S4aA250006</w:t>
      </w:r>
      <w:bookmarkEnd w:id="14"/>
      <w:r>
        <w:rPr>
          <w:rFonts w:eastAsiaTheme="minorEastAsia" w:hint="eastAsia"/>
          <w:bCs/>
          <w:lang w:eastAsia="zh-CN"/>
        </w:rPr>
        <w:t>:</w:t>
      </w:r>
      <w:r w:rsidR="006A6EE8">
        <w:rPr>
          <w:rFonts w:eastAsiaTheme="minorEastAsia" w:hint="eastAsia"/>
          <w:bCs/>
          <w:lang w:eastAsia="zh-CN"/>
        </w:rPr>
        <w:t xml:space="preserve"> </w:t>
      </w:r>
      <w:r w:rsidR="00731BEA" w:rsidRPr="00731BEA">
        <w:rPr>
          <w:rFonts w:eastAsiaTheme="minorEastAsia"/>
          <w:bCs/>
          <w:lang w:eastAsia="zh-CN"/>
        </w:rPr>
        <w:t>Proposal of a target device</w:t>
      </w:r>
    </w:p>
    <w:p w14:paraId="5C175F6E" w14:textId="5B6CF043" w:rsidR="00187029" w:rsidRPr="008935F3" w:rsidRDefault="00794DD7" w:rsidP="00472305">
      <w:pPr>
        <w:pStyle w:val="ListParagraph"/>
        <w:keepNext/>
        <w:numPr>
          <w:ilvl w:val="0"/>
          <w:numId w:val="30"/>
        </w:numPr>
        <w:tabs>
          <w:tab w:val="left" w:pos="2127"/>
        </w:tabs>
        <w:outlineLvl w:val="1"/>
        <w:rPr>
          <w:bCs/>
        </w:rPr>
      </w:pPr>
      <w:r w:rsidRPr="00A93DB1">
        <w:rPr>
          <w:noProof/>
        </w:rPr>
        <w:t>S4-250</w:t>
      </w:r>
      <w:r>
        <w:rPr>
          <w:rFonts w:hint="eastAsia"/>
          <w:noProof/>
          <w:lang w:eastAsia="zh-CN"/>
        </w:rPr>
        <w:t>745</w:t>
      </w:r>
      <w:r w:rsidR="00C26651" w:rsidRPr="008935F3">
        <w:rPr>
          <w:bCs/>
        </w:rPr>
        <w:t>:</w:t>
      </w:r>
      <w:r w:rsidR="00AC4EC0" w:rsidRPr="008935F3">
        <w:rPr>
          <w:bCs/>
        </w:rPr>
        <w:t xml:space="preserve"> </w:t>
      </w:r>
      <w:r w:rsidRPr="00794DD7">
        <w:rPr>
          <w:rFonts w:eastAsiaTheme="minorEastAsia"/>
          <w:bCs/>
          <w:lang w:eastAsia="zh-CN"/>
        </w:rPr>
        <w:t xml:space="preserve">Proposal of new potential target devices for </w:t>
      </w:r>
      <w:proofErr w:type="spellStart"/>
      <w:r w:rsidRPr="00794DD7">
        <w:rPr>
          <w:rFonts w:eastAsiaTheme="minorEastAsia"/>
          <w:bCs/>
          <w:lang w:eastAsia="zh-CN"/>
        </w:rPr>
        <w:t>DaCAS</w:t>
      </w:r>
      <w:proofErr w:type="spellEnd"/>
    </w:p>
    <w:p w14:paraId="1F5B3561" w14:textId="77777777" w:rsidR="000F7ECB" w:rsidRPr="00794DD7" w:rsidRDefault="000F7ECB" w:rsidP="00CA5651">
      <w:pPr>
        <w:tabs>
          <w:tab w:val="left" w:pos="3119"/>
        </w:tabs>
        <w:spacing w:after="0"/>
        <w:rPr>
          <w:sz w:val="16"/>
          <w:szCs w:val="16"/>
          <w:lang w:val="en-US"/>
        </w:rPr>
      </w:pPr>
    </w:p>
    <w:sectPr w:rsidR="000F7ECB" w:rsidRPr="00794DD7">
      <w:headerReference w:type="default" r:id="rId8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93073" w14:textId="77777777" w:rsidR="00942421" w:rsidRDefault="00942421" w:rsidP="00560A01">
      <w:pPr>
        <w:spacing w:after="0"/>
      </w:pPr>
      <w:r>
        <w:separator/>
      </w:r>
    </w:p>
  </w:endnote>
  <w:endnote w:type="continuationSeparator" w:id="0">
    <w:p w14:paraId="4A82C5C8" w14:textId="77777777" w:rsidR="00942421" w:rsidRDefault="00942421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E9898" w14:textId="77777777" w:rsidR="00942421" w:rsidRDefault="00942421" w:rsidP="00560A01">
      <w:pPr>
        <w:spacing w:after="0"/>
      </w:pPr>
      <w:r>
        <w:separator/>
      </w:r>
    </w:p>
  </w:footnote>
  <w:footnote w:type="continuationSeparator" w:id="0">
    <w:p w14:paraId="6EE13C29" w14:textId="77777777" w:rsidR="00942421" w:rsidRDefault="00942421" w:rsidP="0056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4E2F8" w14:textId="77777777" w:rsidR="00E12B4A" w:rsidRPr="0084724A" w:rsidRDefault="00E12B4A" w:rsidP="00E12B4A">
    <w:pPr>
      <w:tabs>
        <w:tab w:val="left" w:pos="2903"/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Pr="0084724A">
      <w:rPr>
        <w:rFonts w:cs="Arial"/>
        <w:lang w:val="en-US"/>
      </w:rPr>
      <w:t>4#</w:t>
    </w:r>
    <w:r>
      <w:rPr>
        <w:rFonts w:cs="Arial"/>
        <w:lang w:val="en-US"/>
      </w:rPr>
      <w:t>132</w:t>
    </w:r>
    <w:r w:rsidRPr="0084724A">
      <w:rPr>
        <w:rFonts w:cs="Arial"/>
        <w:b/>
        <w:i/>
      </w:rPr>
      <w:tab/>
    </w:r>
    <w:r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8C6011">
      <w:rPr>
        <w:rFonts w:cs="Arial"/>
        <w:b/>
        <w:i/>
        <w:sz w:val="28"/>
        <w:szCs w:val="28"/>
      </w:rPr>
      <w:t>S4-25</w:t>
    </w:r>
    <w:r>
      <w:rPr>
        <w:rFonts w:cs="Arial"/>
        <w:b/>
        <w:i/>
        <w:sz w:val="28"/>
        <w:szCs w:val="28"/>
      </w:rPr>
      <w:t>xxxx</w:t>
    </w:r>
  </w:p>
  <w:p w14:paraId="75E9528F" w14:textId="2349F2BC" w:rsidR="008C26AF" w:rsidRPr="00E12B4A" w:rsidRDefault="00E12B4A" w:rsidP="00E12B4A">
    <w:pPr>
      <w:tabs>
        <w:tab w:val="right" w:pos="9360"/>
      </w:tabs>
      <w:rPr>
        <w:lang w:val="en-US"/>
      </w:rPr>
    </w:pPr>
    <w:r>
      <w:rPr>
        <w:rFonts w:cs="Arial"/>
        <w:lang w:eastAsia="zh-CN"/>
      </w:rPr>
      <w:t xml:space="preserve">Fukuoka City, Japan, 19-23 May </w:t>
    </w:r>
    <w:r w:rsidRPr="00823C63">
      <w:rPr>
        <w:rFonts w:cs="Arial"/>
        <w:lang w:eastAsia="zh-CN"/>
      </w:rPr>
      <w:t>202</w:t>
    </w:r>
    <w:r>
      <w:rPr>
        <w:rFonts w:cs="Arial"/>
        <w:lang w:eastAsia="zh-CN"/>
      </w:rPr>
      <w:t>5</w:t>
    </w:r>
    <w:r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8130380"/>
    <w:multiLevelType w:val="multilevel"/>
    <w:tmpl w:val="EBF4A6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BCA024E"/>
    <w:multiLevelType w:val="hybridMultilevel"/>
    <w:tmpl w:val="2D962F88"/>
    <w:lvl w:ilvl="0" w:tplc="B6822FC0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0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 w15:restartNumberingAfterBreak="0">
    <w:nsid w:val="15E6502E"/>
    <w:multiLevelType w:val="multilevel"/>
    <w:tmpl w:val="7EE48B8E"/>
    <w:lvl w:ilvl="0">
      <w:start w:val="2"/>
      <w:numFmt w:val="decimal"/>
      <w:lvlText w:val="%1"/>
      <w:lvlJc w:val="left"/>
      <w:pPr>
        <w:ind w:left="623" w:hanging="623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3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4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5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2D46120C"/>
    <w:multiLevelType w:val="hybridMultilevel"/>
    <w:tmpl w:val="5D005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8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18B26B0"/>
    <w:multiLevelType w:val="hybridMultilevel"/>
    <w:tmpl w:val="2B8886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1" w15:restartNumberingAfterBreak="0">
    <w:nsid w:val="7B1A6D84"/>
    <w:multiLevelType w:val="multilevel"/>
    <w:tmpl w:val="6D664B1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21"/>
  </w:num>
  <w:num w:numId="9" w16cid:durableId="443230506">
    <w:abstractNumId w:val="18"/>
  </w:num>
  <w:num w:numId="10" w16cid:durableId="297731602">
    <w:abstractNumId w:val="10"/>
  </w:num>
  <w:num w:numId="11" w16cid:durableId="1961186467">
    <w:abstractNumId w:val="17"/>
  </w:num>
  <w:num w:numId="12" w16cid:durableId="319191910">
    <w:abstractNumId w:val="14"/>
  </w:num>
  <w:num w:numId="13" w16cid:durableId="495652753">
    <w:abstractNumId w:val="9"/>
  </w:num>
  <w:num w:numId="14" w16cid:durableId="1890072351">
    <w:abstractNumId w:val="13"/>
  </w:num>
  <w:num w:numId="15" w16cid:durableId="1241595021">
    <w:abstractNumId w:val="20"/>
  </w:num>
  <w:num w:numId="16" w16cid:durableId="1281759846">
    <w:abstractNumId w:val="11"/>
  </w:num>
  <w:num w:numId="17" w16cid:durableId="874081529">
    <w:abstractNumId w:val="21"/>
  </w:num>
  <w:num w:numId="18" w16cid:durableId="1566524682">
    <w:abstractNumId w:val="21"/>
  </w:num>
  <w:num w:numId="19" w16cid:durableId="1591426798">
    <w:abstractNumId w:val="21"/>
  </w:num>
  <w:num w:numId="20" w16cid:durableId="1595359879">
    <w:abstractNumId w:val="21"/>
  </w:num>
  <w:num w:numId="21" w16cid:durableId="1630698879">
    <w:abstractNumId w:val="21"/>
  </w:num>
  <w:num w:numId="22" w16cid:durableId="237255039">
    <w:abstractNumId w:val="21"/>
  </w:num>
  <w:num w:numId="23" w16cid:durableId="1635679579">
    <w:abstractNumId w:val="15"/>
  </w:num>
  <w:num w:numId="24" w16cid:durableId="6235862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21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21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21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73399661">
    <w:abstractNumId w:val="21"/>
  </w:num>
  <w:num w:numId="29" w16cid:durableId="1690790725">
    <w:abstractNumId w:val="19"/>
  </w:num>
  <w:num w:numId="30" w16cid:durableId="1951741001">
    <w:abstractNumId w:val="8"/>
  </w:num>
  <w:num w:numId="31" w16cid:durableId="1707368027">
    <w:abstractNumId w:val="7"/>
  </w:num>
  <w:num w:numId="32" w16cid:durableId="603734257">
    <w:abstractNumId w:val="16"/>
  </w:num>
  <w:num w:numId="33" w16cid:durableId="7762175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404C"/>
    <w:rsid w:val="00007F63"/>
    <w:rsid w:val="000110FD"/>
    <w:rsid w:val="00011D37"/>
    <w:rsid w:val="000207F3"/>
    <w:rsid w:val="0003021D"/>
    <w:rsid w:val="00040046"/>
    <w:rsid w:val="00041DF2"/>
    <w:rsid w:val="00042CA6"/>
    <w:rsid w:val="00053D6E"/>
    <w:rsid w:val="00053E28"/>
    <w:rsid w:val="00055775"/>
    <w:rsid w:val="000664D8"/>
    <w:rsid w:val="0007266E"/>
    <w:rsid w:val="0009104C"/>
    <w:rsid w:val="0009248A"/>
    <w:rsid w:val="00092F7C"/>
    <w:rsid w:val="00096456"/>
    <w:rsid w:val="00096DF9"/>
    <w:rsid w:val="00097A7E"/>
    <w:rsid w:val="000A3170"/>
    <w:rsid w:val="000A7B42"/>
    <w:rsid w:val="000B3CC9"/>
    <w:rsid w:val="000C1D2D"/>
    <w:rsid w:val="000C2FE0"/>
    <w:rsid w:val="000C3216"/>
    <w:rsid w:val="000C3279"/>
    <w:rsid w:val="000C55AA"/>
    <w:rsid w:val="000D15A6"/>
    <w:rsid w:val="000D1E1A"/>
    <w:rsid w:val="000D2FD4"/>
    <w:rsid w:val="000D3ACB"/>
    <w:rsid w:val="000D5309"/>
    <w:rsid w:val="000D565B"/>
    <w:rsid w:val="000D6E3E"/>
    <w:rsid w:val="000E3823"/>
    <w:rsid w:val="000E6504"/>
    <w:rsid w:val="000F720C"/>
    <w:rsid w:val="000F7ECB"/>
    <w:rsid w:val="000F7F0C"/>
    <w:rsid w:val="00107C76"/>
    <w:rsid w:val="0011070D"/>
    <w:rsid w:val="001263E2"/>
    <w:rsid w:val="00146414"/>
    <w:rsid w:val="00150243"/>
    <w:rsid w:val="00151CA8"/>
    <w:rsid w:val="00152080"/>
    <w:rsid w:val="00153B4E"/>
    <w:rsid w:val="00154A00"/>
    <w:rsid w:val="00155932"/>
    <w:rsid w:val="00157158"/>
    <w:rsid w:val="001572E4"/>
    <w:rsid w:val="001576AA"/>
    <w:rsid w:val="0016167C"/>
    <w:rsid w:val="0016553B"/>
    <w:rsid w:val="001655CA"/>
    <w:rsid w:val="00167348"/>
    <w:rsid w:val="00175235"/>
    <w:rsid w:val="00180D2A"/>
    <w:rsid w:val="00182A25"/>
    <w:rsid w:val="0018355D"/>
    <w:rsid w:val="00183983"/>
    <w:rsid w:val="00186BDB"/>
    <w:rsid w:val="00187029"/>
    <w:rsid w:val="001877F1"/>
    <w:rsid w:val="001943C3"/>
    <w:rsid w:val="00195051"/>
    <w:rsid w:val="001A4D81"/>
    <w:rsid w:val="001A5F65"/>
    <w:rsid w:val="001B1021"/>
    <w:rsid w:val="001B1CDE"/>
    <w:rsid w:val="001B2764"/>
    <w:rsid w:val="001B4762"/>
    <w:rsid w:val="001C6E2A"/>
    <w:rsid w:val="001E0528"/>
    <w:rsid w:val="001E5912"/>
    <w:rsid w:val="001F1E47"/>
    <w:rsid w:val="001F2DC4"/>
    <w:rsid w:val="001F47BC"/>
    <w:rsid w:val="001F5766"/>
    <w:rsid w:val="00200C5D"/>
    <w:rsid w:val="00201520"/>
    <w:rsid w:val="002017AE"/>
    <w:rsid w:val="00201D9E"/>
    <w:rsid w:val="00203B65"/>
    <w:rsid w:val="00204317"/>
    <w:rsid w:val="002057FD"/>
    <w:rsid w:val="0020647A"/>
    <w:rsid w:val="002122E1"/>
    <w:rsid w:val="00212AAF"/>
    <w:rsid w:val="00213C8B"/>
    <w:rsid w:val="00217385"/>
    <w:rsid w:val="00217FFA"/>
    <w:rsid w:val="002207AF"/>
    <w:rsid w:val="00222D66"/>
    <w:rsid w:val="00223D19"/>
    <w:rsid w:val="00225649"/>
    <w:rsid w:val="0024474C"/>
    <w:rsid w:val="00256FA7"/>
    <w:rsid w:val="0026425B"/>
    <w:rsid w:val="002662BC"/>
    <w:rsid w:val="00290ED0"/>
    <w:rsid w:val="00293D9E"/>
    <w:rsid w:val="00294169"/>
    <w:rsid w:val="00294A88"/>
    <w:rsid w:val="002A04D9"/>
    <w:rsid w:val="002A359C"/>
    <w:rsid w:val="002A7273"/>
    <w:rsid w:val="002B09A1"/>
    <w:rsid w:val="002B3526"/>
    <w:rsid w:val="002C1122"/>
    <w:rsid w:val="002C31EC"/>
    <w:rsid w:val="002D2BEC"/>
    <w:rsid w:val="002D7E49"/>
    <w:rsid w:val="002E11BC"/>
    <w:rsid w:val="002E527B"/>
    <w:rsid w:val="002E54D0"/>
    <w:rsid w:val="00301278"/>
    <w:rsid w:val="00301B25"/>
    <w:rsid w:val="00301B96"/>
    <w:rsid w:val="00303401"/>
    <w:rsid w:val="003038EF"/>
    <w:rsid w:val="00304124"/>
    <w:rsid w:val="00312F0A"/>
    <w:rsid w:val="003145B8"/>
    <w:rsid w:val="00315436"/>
    <w:rsid w:val="00316900"/>
    <w:rsid w:val="00320C63"/>
    <w:rsid w:val="00322127"/>
    <w:rsid w:val="00322E9D"/>
    <w:rsid w:val="00324D7C"/>
    <w:rsid w:val="00325115"/>
    <w:rsid w:val="00341D1A"/>
    <w:rsid w:val="00342448"/>
    <w:rsid w:val="00342D23"/>
    <w:rsid w:val="00343BC2"/>
    <w:rsid w:val="00343F41"/>
    <w:rsid w:val="00344E68"/>
    <w:rsid w:val="00352839"/>
    <w:rsid w:val="00355F5E"/>
    <w:rsid w:val="00371036"/>
    <w:rsid w:val="0037755C"/>
    <w:rsid w:val="003804A9"/>
    <w:rsid w:val="0038176E"/>
    <w:rsid w:val="003821CA"/>
    <w:rsid w:val="00383F1E"/>
    <w:rsid w:val="00387169"/>
    <w:rsid w:val="00391A3B"/>
    <w:rsid w:val="00391ABE"/>
    <w:rsid w:val="0039582B"/>
    <w:rsid w:val="00396BD9"/>
    <w:rsid w:val="003A30F8"/>
    <w:rsid w:val="003A6E4F"/>
    <w:rsid w:val="003B1D5F"/>
    <w:rsid w:val="003B375A"/>
    <w:rsid w:val="003B3A7F"/>
    <w:rsid w:val="003B596B"/>
    <w:rsid w:val="003B69FD"/>
    <w:rsid w:val="003F7927"/>
    <w:rsid w:val="00401E5B"/>
    <w:rsid w:val="00402CD0"/>
    <w:rsid w:val="00406428"/>
    <w:rsid w:val="0040791E"/>
    <w:rsid w:val="00415AA1"/>
    <w:rsid w:val="0041645D"/>
    <w:rsid w:val="00417C7B"/>
    <w:rsid w:val="0042051B"/>
    <w:rsid w:val="00425334"/>
    <w:rsid w:val="004268AA"/>
    <w:rsid w:val="00434B86"/>
    <w:rsid w:val="00442E6E"/>
    <w:rsid w:val="00453872"/>
    <w:rsid w:val="0045428D"/>
    <w:rsid w:val="00455568"/>
    <w:rsid w:val="00465355"/>
    <w:rsid w:val="00471B57"/>
    <w:rsid w:val="00472305"/>
    <w:rsid w:val="00472BB0"/>
    <w:rsid w:val="0049199B"/>
    <w:rsid w:val="00492848"/>
    <w:rsid w:val="004A36A9"/>
    <w:rsid w:val="004A3EB1"/>
    <w:rsid w:val="004B0DF3"/>
    <w:rsid w:val="004B21EF"/>
    <w:rsid w:val="004B5AE0"/>
    <w:rsid w:val="004B6549"/>
    <w:rsid w:val="004B6962"/>
    <w:rsid w:val="004C2509"/>
    <w:rsid w:val="004C31D6"/>
    <w:rsid w:val="004C6A01"/>
    <w:rsid w:val="004E4892"/>
    <w:rsid w:val="004F3EC9"/>
    <w:rsid w:val="004F5319"/>
    <w:rsid w:val="004F5BAA"/>
    <w:rsid w:val="00501905"/>
    <w:rsid w:val="00505419"/>
    <w:rsid w:val="005058BA"/>
    <w:rsid w:val="00507961"/>
    <w:rsid w:val="00513E95"/>
    <w:rsid w:val="00515B98"/>
    <w:rsid w:val="005206D1"/>
    <w:rsid w:val="0052140B"/>
    <w:rsid w:val="0052602D"/>
    <w:rsid w:val="0052641D"/>
    <w:rsid w:val="0052671F"/>
    <w:rsid w:val="0052778D"/>
    <w:rsid w:val="00531813"/>
    <w:rsid w:val="00533A79"/>
    <w:rsid w:val="005346FF"/>
    <w:rsid w:val="00535FE6"/>
    <w:rsid w:val="00536E58"/>
    <w:rsid w:val="00547035"/>
    <w:rsid w:val="00560A01"/>
    <w:rsid w:val="0056182B"/>
    <w:rsid w:val="0056548D"/>
    <w:rsid w:val="00566227"/>
    <w:rsid w:val="00567DEC"/>
    <w:rsid w:val="00571576"/>
    <w:rsid w:val="00577D05"/>
    <w:rsid w:val="0058182B"/>
    <w:rsid w:val="00597DDE"/>
    <w:rsid w:val="005A54C1"/>
    <w:rsid w:val="005A5747"/>
    <w:rsid w:val="005A6D36"/>
    <w:rsid w:val="005B03AD"/>
    <w:rsid w:val="005B18E8"/>
    <w:rsid w:val="005C1B6C"/>
    <w:rsid w:val="005C4F02"/>
    <w:rsid w:val="005D7B64"/>
    <w:rsid w:val="005E41D4"/>
    <w:rsid w:val="005E49AE"/>
    <w:rsid w:val="005F2D82"/>
    <w:rsid w:val="006017F5"/>
    <w:rsid w:val="006024E6"/>
    <w:rsid w:val="00603A70"/>
    <w:rsid w:val="00604BBD"/>
    <w:rsid w:val="006107CE"/>
    <w:rsid w:val="00611BFF"/>
    <w:rsid w:val="00613CC2"/>
    <w:rsid w:val="00617ACC"/>
    <w:rsid w:val="006231BE"/>
    <w:rsid w:val="006271B2"/>
    <w:rsid w:val="00633F10"/>
    <w:rsid w:val="00641C82"/>
    <w:rsid w:val="0064246D"/>
    <w:rsid w:val="0064653F"/>
    <w:rsid w:val="0065486C"/>
    <w:rsid w:val="00663346"/>
    <w:rsid w:val="0066576E"/>
    <w:rsid w:val="006658AC"/>
    <w:rsid w:val="0067298B"/>
    <w:rsid w:val="00674B98"/>
    <w:rsid w:val="006775E6"/>
    <w:rsid w:val="006818F0"/>
    <w:rsid w:val="006923FA"/>
    <w:rsid w:val="00692701"/>
    <w:rsid w:val="00693BF1"/>
    <w:rsid w:val="006A032F"/>
    <w:rsid w:val="006A6EE8"/>
    <w:rsid w:val="006B1E37"/>
    <w:rsid w:val="006B65E7"/>
    <w:rsid w:val="006C24AE"/>
    <w:rsid w:val="006D7638"/>
    <w:rsid w:val="006D7891"/>
    <w:rsid w:val="006E1361"/>
    <w:rsid w:val="006E1BAF"/>
    <w:rsid w:val="006F24D1"/>
    <w:rsid w:val="006F2AE9"/>
    <w:rsid w:val="006F2CBB"/>
    <w:rsid w:val="00701BD0"/>
    <w:rsid w:val="00710AC1"/>
    <w:rsid w:val="0071606C"/>
    <w:rsid w:val="00731BEA"/>
    <w:rsid w:val="00734239"/>
    <w:rsid w:val="00746292"/>
    <w:rsid w:val="00753449"/>
    <w:rsid w:val="0075373D"/>
    <w:rsid w:val="00756802"/>
    <w:rsid w:val="007613C9"/>
    <w:rsid w:val="007628C9"/>
    <w:rsid w:val="0076494F"/>
    <w:rsid w:val="00765568"/>
    <w:rsid w:val="00771004"/>
    <w:rsid w:val="00772536"/>
    <w:rsid w:val="007808DB"/>
    <w:rsid w:val="00785513"/>
    <w:rsid w:val="00793CD3"/>
    <w:rsid w:val="007946BC"/>
    <w:rsid w:val="00794DD7"/>
    <w:rsid w:val="00796253"/>
    <w:rsid w:val="0079645D"/>
    <w:rsid w:val="00796717"/>
    <w:rsid w:val="007A0C2D"/>
    <w:rsid w:val="007A2E4A"/>
    <w:rsid w:val="007A5380"/>
    <w:rsid w:val="007A568B"/>
    <w:rsid w:val="007A600D"/>
    <w:rsid w:val="007A72BA"/>
    <w:rsid w:val="007A74B4"/>
    <w:rsid w:val="007B279F"/>
    <w:rsid w:val="007C7F84"/>
    <w:rsid w:val="007D0BAB"/>
    <w:rsid w:val="007D3B5B"/>
    <w:rsid w:val="007D76F0"/>
    <w:rsid w:val="007E02C0"/>
    <w:rsid w:val="007E2FE7"/>
    <w:rsid w:val="007E3A51"/>
    <w:rsid w:val="007E5E41"/>
    <w:rsid w:val="007F117A"/>
    <w:rsid w:val="007F7137"/>
    <w:rsid w:val="00800978"/>
    <w:rsid w:val="00802892"/>
    <w:rsid w:val="00811363"/>
    <w:rsid w:val="0081420E"/>
    <w:rsid w:val="00827DC7"/>
    <w:rsid w:val="0083569D"/>
    <w:rsid w:val="0084345A"/>
    <w:rsid w:val="00845765"/>
    <w:rsid w:val="00854F83"/>
    <w:rsid w:val="0085583E"/>
    <w:rsid w:val="00857BCB"/>
    <w:rsid w:val="00867A24"/>
    <w:rsid w:val="00872373"/>
    <w:rsid w:val="00881C1C"/>
    <w:rsid w:val="00891354"/>
    <w:rsid w:val="008935F3"/>
    <w:rsid w:val="00895148"/>
    <w:rsid w:val="008958AC"/>
    <w:rsid w:val="008A3507"/>
    <w:rsid w:val="008A3F05"/>
    <w:rsid w:val="008B023A"/>
    <w:rsid w:val="008B3276"/>
    <w:rsid w:val="008B7304"/>
    <w:rsid w:val="008C26AF"/>
    <w:rsid w:val="008C3DAE"/>
    <w:rsid w:val="008C4107"/>
    <w:rsid w:val="008F0BFD"/>
    <w:rsid w:val="008F1EC4"/>
    <w:rsid w:val="008F244F"/>
    <w:rsid w:val="008F456D"/>
    <w:rsid w:val="008F7015"/>
    <w:rsid w:val="00904FFC"/>
    <w:rsid w:val="0091201E"/>
    <w:rsid w:val="009138D1"/>
    <w:rsid w:val="00913B0C"/>
    <w:rsid w:val="0091715E"/>
    <w:rsid w:val="00917FF8"/>
    <w:rsid w:val="009208A4"/>
    <w:rsid w:val="00922AB3"/>
    <w:rsid w:val="009340DB"/>
    <w:rsid w:val="009350EA"/>
    <w:rsid w:val="00942421"/>
    <w:rsid w:val="00945933"/>
    <w:rsid w:val="009630C3"/>
    <w:rsid w:val="00966560"/>
    <w:rsid w:val="00971D8E"/>
    <w:rsid w:val="00975CA0"/>
    <w:rsid w:val="00981975"/>
    <w:rsid w:val="00987D87"/>
    <w:rsid w:val="0099250E"/>
    <w:rsid w:val="0099508D"/>
    <w:rsid w:val="009956A1"/>
    <w:rsid w:val="009A3705"/>
    <w:rsid w:val="009A6C0A"/>
    <w:rsid w:val="009B09A8"/>
    <w:rsid w:val="009B4B21"/>
    <w:rsid w:val="009C1607"/>
    <w:rsid w:val="009C516D"/>
    <w:rsid w:val="009D6055"/>
    <w:rsid w:val="009E20E2"/>
    <w:rsid w:val="009E566D"/>
    <w:rsid w:val="009F2F1C"/>
    <w:rsid w:val="009F4072"/>
    <w:rsid w:val="00A056A3"/>
    <w:rsid w:val="00A11524"/>
    <w:rsid w:val="00A1534D"/>
    <w:rsid w:val="00A232F0"/>
    <w:rsid w:val="00A31168"/>
    <w:rsid w:val="00A31F60"/>
    <w:rsid w:val="00A33247"/>
    <w:rsid w:val="00A33EF6"/>
    <w:rsid w:val="00A47BFE"/>
    <w:rsid w:val="00A548A2"/>
    <w:rsid w:val="00A55265"/>
    <w:rsid w:val="00A56DFD"/>
    <w:rsid w:val="00A60356"/>
    <w:rsid w:val="00A64680"/>
    <w:rsid w:val="00A66199"/>
    <w:rsid w:val="00A776EC"/>
    <w:rsid w:val="00A8053E"/>
    <w:rsid w:val="00A815A2"/>
    <w:rsid w:val="00A82EF5"/>
    <w:rsid w:val="00A85A46"/>
    <w:rsid w:val="00A86D11"/>
    <w:rsid w:val="00A87BB3"/>
    <w:rsid w:val="00A903BB"/>
    <w:rsid w:val="00AA173D"/>
    <w:rsid w:val="00AA1AA3"/>
    <w:rsid w:val="00AA1DCE"/>
    <w:rsid w:val="00AA2C37"/>
    <w:rsid w:val="00AA3769"/>
    <w:rsid w:val="00AC0185"/>
    <w:rsid w:val="00AC4EC0"/>
    <w:rsid w:val="00AC51D1"/>
    <w:rsid w:val="00AC7EE5"/>
    <w:rsid w:val="00AC7FAF"/>
    <w:rsid w:val="00AD617E"/>
    <w:rsid w:val="00AD7D42"/>
    <w:rsid w:val="00AE11EF"/>
    <w:rsid w:val="00AE4221"/>
    <w:rsid w:val="00AE4980"/>
    <w:rsid w:val="00AE747C"/>
    <w:rsid w:val="00B039BE"/>
    <w:rsid w:val="00B11AAB"/>
    <w:rsid w:val="00B173FC"/>
    <w:rsid w:val="00B203AB"/>
    <w:rsid w:val="00B22B75"/>
    <w:rsid w:val="00B23ED4"/>
    <w:rsid w:val="00B30653"/>
    <w:rsid w:val="00B33B52"/>
    <w:rsid w:val="00B36A11"/>
    <w:rsid w:val="00B378E3"/>
    <w:rsid w:val="00B405A8"/>
    <w:rsid w:val="00B40BBD"/>
    <w:rsid w:val="00B44FCA"/>
    <w:rsid w:val="00B46BDB"/>
    <w:rsid w:val="00B55259"/>
    <w:rsid w:val="00B57E41"/>
    <w:rsid w:val="00B62F13"/>
    <w:rsid w:val="00B6583F"/>
    <w:rsid w:val="00B67BE4"/>
    <w:rsid w:val="00B74FA9"/>
    <w:rsid w:val="00B80D9B"/>
    <w:rsid w:val="00B86026"/>
    <w:rsid w:val="00B87166"/>
    <w:rsid w:val="00B90A92"/>
    <w:rsid w:val="00B96012"/>
    <w:rsid w:val="00BA007E"/>
    <w:rsid w:val="00BA1418"/>
    <w:rsid w:val="00BA2061"/>
    <w:rsid w:val="00BA5A75"/>
    <w:rsid w:val="00BA7A49"/>
    <w:rsid w:val="00BB0057"/>
    <w:rsid w:val="00BB006E"/>
    <w:rsid w:val="00BB1C76"/>
    <w:rsid w:val="00BC0AD1"/>
    <w:rsid w:val="00BC4AB8"/>
    <w:rsid w:val="00BC4F6B"/>
    <w:rsid w:val="00BC58F7"/>
    <w:rsid w:val="00BD053B"/>
    <w:rsid w:val="00BD2C11"/>
    <w:rsid w:val="00BD3325"/>
    <w:rsid w:val="00BD408F"/>
    <w:rsid w:val="00BE110F"/>
    <w:rsid w:val="00BE6CB2"/>
    <w:rsid w:val="00BF621F"/>
    <w:rsid w:val="00C02530"/>
    <w:rsid w:val="00C07446"/>
    <w:rsid w:val="00C07BE5"/>
    <w:rsid w:val="00C12F72"/>
    <w:rsid w:val="00C1316C"/>
    <w:rsid w:val="00C1627F"/>
    <w:rsid w:val="00C16D0F"/>
    <w:rsid w:val="00C25601"/>
    <w:rsid w:val="00C25CD4"/>
    <w:rsid w:val="00C26651"/>
    <w:rsid w:val="00C31584"/>
    <w:rsid w:val="00C31B41"/>
    <w:rsid w:val="00C34F1B"/>
    <w:rsid w:val="00C37C4F"/>
    <w:rsid w:val="00C403CC"/>
    <w:rsid w:val="00C43364"/>
    <w:rsid w:val="00C5006C"/>
    <w:rsid w:val="00C50356"/>
    <w:rsid w:val="00C56692"/>
    <w:rsid w:val="00C572C2"/>
    <w:rsid w:val="00C57776"/>
    <w:rsid w:val="00C60DDD"/>
    <w:rsid w:val="00C621B8"/>
    <w:rsid w:val="00C63878"/>
    <w:rsid w:val="00C63EF3"/>
    <w:rsid w:val="00C66A3C"/>
    <w:rsid w:val="00C66CAC"/>
    <w:rsid w:val="00C6718B"/>
    <w:rsid w:val="00C70EF0"/>
    <w:rsid w:val="00C756DA"/>
    <w:rsid w:val="00C85360"/>
    <w:rsid w:val="00C8612E"/>
    <w:rsid w:val="00C902F6"/>
    <w:rsid w:val="00C90719"/>
    <w:rsid w:val="00C955BA"/>
    <w:rsid w:val="00C969AB"/>
    <w:rsid w:val="00CA5651"/>
    <w:rsid w:val="00CA79BB"/>
    <w:rsid w:val="00CB4989"/>
    <w:rsid w:val="00CB59BE"/>
    <w:rsid w:val="00CB70F9"/>
    <w:rsid w:val="00CC113C"/>
    <w:rsid w:val="00CC2B45"/>
    <w:rsid w:val="00CC358C"/>
    <w:rsid w:val="00CC7F61"/>
    <w:rsid w:val="00CD1AD5"/>
    <w:rsid w:val="00CD2E80"/>
    <w:rsid w:val="00CD64B3"/>
    <w:rsid w:val="00CE2E80"/>
    <w:rsid w:val="00CF0635"/>
    <w:rsid w:val="00CF46B3"/>
    <w:rsid w:val="00CF790A"/>
    <w:rsid w:val="00D033E7"/>
    <w:rsid w:val="00D04885"/>
    <w:rsid w:val="00D05466"/>
    <w:rsid w:val="00D06054"/>
    <w:rsid w:val="00D0651C"/>
    <w:rsid w:val="00D078E9"/>
    <w:rsid w:val="00D10FBA"/>
    <w:rsid w:val="00D11A70"/>
    <w:rsid w:val="00D12DF4"/>
    <w:rsid w:val="00D15C26"/>
    <w:rsid w:val="00D21AEB"/>
    <w:rsid w:val="00D22D4B"/>
    <w:rsid w:val="00D27478"/>
    <w:rsid w:val="00D311D6"/>
    <w:rsid w:val="00D357D3"/>
    <w:rsid w:val="00D36A48"/>
    <w:rsid w:val="00D36B71"/>
    <w:rsid w:val="00D426BD"/>
    <w:rsid w:val="00D43020"/>
    <w:rsid w:val="00D57B53"/>
    <w:rsid w:val="00D713FC"/>
    <w:rsid w:val="00D71530"/>
    <w:rsid w:val="00D72582"/>
    <w:rsid w:val="00D7474F"/>
    <w:rsid w:val="00D80830"/>
    <w:rsid w:val="00D840A7"/>
    <w:rsid w:val="00D87994"/>
    <w:rsid w:val="00D9163A"/>
    <w:rsid w:val="00DA23CB"/>
    <w:rsid w:val="00DA277E"/>
    <w:rsid w:val="00DA5122"/>
    <w:rsid w:val="00DA5EAD"/>
    <w:rsid w:val="00DA70DA"/>
    <w:rsid w:val="00DB0656"/>
    <w:rsid w:val="00DB1BA8"/>
    <w:rsid w:val="00DB1F46"/>
    <w:rsid w:val="00DB37EE"/>
    <w:rsid w:val="00DB3FA7"/>
    <w:rsid w:val="00DC278D"/>
    <w:rsid w:val="00DC7921"/>
    <w:rsid w:val="00DD1C9F"/>
    <w:rsid w:val="00DD6307"/>
    <w:rsid w:val="00DE0E95"/>
    <w:rsid w:val="00DE31FC"/>
    <w:rsid w:val="00DF0A40"/>
    <w:rsid w:val="00DF0AF4"/>
    <w:rsid w:val="00DF19C6"/>
    <w:rsid w:val="00DF235A"/>
    <w:rsid w:val="00DF3D46"/>
    <w:rsid w:val="00DF4508"/>
    <w:rsid w:val="00E03C6D"/>
    <w:rsid w:val="00E03C80"/>
    <w:rsid w:val="00E12872"/>
    <w:rsid w:val="00E12B4A"/>
    <w:rsid w:val="00E2171F"/>
    <w:rsid w:val="00E33499"/>
    <w:rsid w:val="00E33D04"/>
    <w:rsid w:val="00E33ECA"/>
    <w:rsid w:val="00E41F0B"/>
    <w:rsid w:val="00E51C37"/>
    <w:rsid w:val="00E51E0B"/>
    <w:rsid w:val="00E5617D"/>
    <w:rsid w:val="00E631B1"/>
    <w:rsid w:val="00E70DA8"/>
    <w:rsid w:val="00E70E51"/>
    <w:rsid w:val="00E715EC"/>
    <w:rsid w:val="00E72D37"/>
    <w:rsid w:val="00E74A97"/>
    <w:rsid w:val="00E93B1B"/>
    <w:rsid w:val="00E95ABD"/>
    <w:rsid w:val="00E966BA"/>
    <w:rsid w:val="00EB4754"/>
    <w:rsid w:val="00EB6329"/>
    <w:rsid w:val="00EB63CE"/>
    <w:rsid w:val="00EC7B38"/>
    <w:rsid w:val="00EE04BB"/>
    <w:rsid w:val="00EE6520"/>
    <w:rsid w:val="00F01643"/>
    <w:rsid w:val="00F03173"/>
    <w:rsid w:val="00F04967"/>
    <w:rsid w:val="00F04DC8"/>
    <w:rsid w:val="00F06287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4E82"/>
    <w:rsid w:val="00F263C8"/>
    <w:rsid w:val="00F42CA8"/>
    <w:rsid w:val="00F44441"/>
    <w:rsid w:val="00F4487C"/>
    <w:rsid w:val="00F51BF7"/>
    <w:rsid w:val="00F62CB5"/>
    <w:rsid w:val="00F65A75"/>
    <w:rsid w:val="00F664F7"/>
    <w:rsid w:val="00F678C0"/>
    <w:rsid w:val="00F67F3F"/>
    <w:rsid w:val="00F70AC0"/>
    <w:rsid w:val="00F714C8"/>
    <w:rsid w:val="00F736D5"/>
    <w:rsid w:val="00F74143"/>
    <w:rsid w:val="00F83556"/>
    <w:rsid w:val="00F940DA"/>
    <w:rsid w:val="00F96480"/>
    <w:rsid w:val="00FA5623"/>
    <w:rsid w:val="00FB3851"/>
    <w:rsid w:val="00FB4688"/>
    <w:rsid w:val="00FB4FA8"/>
    <w:rsid w:val="00FB57D2"/>
    <w:rsid w:val="00FC01AB"/>
    <w:rsid w:val="00FC04CC"/>
    <w:rsid w:val="00FC1C31"/>
    <w:rsid w:val="00FC7264"/>
    <w:rsid w:val="00FC7A01"/>
    <w:rsid w:val="00FD22BD"/>
    <w:rsid w:val="00FD27E6"/>
    <w:rsid w:val="00FD363F"/>
    <w:rsid w:val="00FD3870"/>
    <w:rsid w:val="00FD4922"/>
    <w:rsid w:val="00FE2A1C"/>
    <w:rsid w:val="00FE418B"/>
    <w:rsid w:val="00FE5434"/>
    <w:rsid w:val="00FF18EF"/>
    <w:rsid w:val="00FF2C35"/>
    <w:rsid w:val="00FF5C1F"/>
    <w:rsid w:val="10E4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94419E20-51D5-45B3-ABCF-5744D9B5D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641C82"/>
    <w:pPr>
      <w:widowControl w:val="0"/>
      <w:numPr>
        <w:ilvl w:val="1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DefaultParagraphFont"/>
    <w:rsid w:val="004B6962"/>
  </w:style>
  <w:style w:type="character" w:customStyle="1" w:styleId="normaltextrun">
    <w:name w:val="normaltextrun"/>
    <w:basedOn w:val="DefaultParagraphFont"/>
    <w:rsid w:val="00455568"/>
  </w:style>
  <w:style w:type="character" w:styleId="Hyperlink">
    <w:name w:val="Hyperlink"/>
    <w:basedOn w:val="DefaultParagraphFont"/>
    <w:rsid w:val="00007F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7F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63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Wang Bin 王宾</cp:lastModifiedBy>
  <cp:revision>198</cp:revision>
  <dcterms:created xsi:type="dcterms:W3CDTF">2023-04-12T20:44:00Z</dcterms:created>
  <dcterms:modified xsi:type="dcterms:W3CDTF">2025-05-13T13:42:00Z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  <property fmtid="{D5CDD505-2E9C-101B-9397-08002B2CF9AE}" pid="5" name="CWMc84a9aa02ff911f080002bb600002ab6">
    <vt:lpwstr>CWMN54FcnVmcYufq5Tk/ySI+7rX3ABMeuJbglKSHsxjHzuz2vnypFFWllQMPX/c5mrlphLZA9Uq7TO07a+Ifh6/pg==</vt:lpwstr>
  </property>
  <property fmtid="{D5CDD505-2E9C-101B-9397-08002B2CF9AE}" pid="6" name="fileWhereFroms">
    <vt:lpwstr>PpjeLB1gRN0lwrPqMaCTkhHScomfQTcI1bt0jpsZgJNGJWHRNqv1Ncm7JjsjxFZlpmYualLNDh58S4v95Fji1SFbhFyRKi2JhPuIQ/FDGYaL1Kex5PfDuKQOg5o6epURJMugr6btuEUmZ0AeOrJX7ZcES00OUnYADu88Q03OMj0Ifv4lMqKobi4oKkOMDBrLrhNKuRz6qR6OdUc+gJwaTbdIYpE09k4TjxwKelCuX0HIlixiVdmTMHrGgUWxiyJDwlq5SAW0a8JCjM9BbIyfGcnNo5epPyxhzp+erVU6fg5gH9w7kfaj06Q9lK7bpjpTmUNrLYZlrJtQ915XAisDOqn+7QWoPtqz1WBkzTU4q6qjZjWup/6hH8NJ2lhZ17Aia7uPgW9e+3cTD3FQIBA/8niDShV+mV9rF6f5cb8hE3M=</vt:lpwstr>
  </property>
</Properties>
</file>